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7573509" w14:textId="6B3A5273" w:rsidR="00960963" w:rsidRDefault="00962C24">
      <w:pPr>
        <w:ind w:firstLine="4820"/>
        <w:textAlignment w:val="center"/>
        <w:rPr>
          <w:color w:val="000000"/>
          <w:szCs w:val="24"/>
        </w:rPr>
      </w:pPr>
      <w:bookmarkStart w:id="0" w:name="_GoBack"/>
      <w:bookmarkEnd w:id="0"/>
      <w:r>
        <w:rPr>
          <w:color w:val="000000"/>
          <w:szCs w:val="24"/>
        </w:rPr>
        <w:t>PATVIRTINTA</w:t>
      </w:r>
    </w:p>
    <w:p w14:paraId="279A5DC8" w14:textId="77777777" w:rsidR="00960963" w:rsidRDefault="00962C24">
      <w:pPr>
        <w:ind w:firstLine="4820"/>
        <w:textAlignment w:val="center"/>
        <w:rPr>
          <w:color w:val="000000"/>
          <w:szCs w:val="24"/>
        </w:rPr>
      </w:pPr>
      <w:r>
        <w:rPr>
          <w:color w:val="000000"/>
          <w:szCs w:val="24"/>
        </w:rPr>
        <w:t>Viešųjų pirkimų tarnybos direktoriaus</w:t>
      </w:r>
    </w:p>
    <w:p w14:paraId="680C8E61" w14:textId="77777777" w:rsidR="00960963" w:rsidRDefault="00962C24">
      <w:pPr>
        <w:ind w:firstLine="4820"/>
        <w:textAlignment w:val="center"/>
        <w:rPr>
          <w:color w:val="000000"/>
          <w:szCs w:val="24"/>
        </w:rPr>
      </w:pPr>
      <w:r>
        <w:rPr>
          <w:color w:val="000000"/>
          <w:szCs w:val="24"/>
        </w:rPr>
        <w:t>2024 m. vasario 8 d. įsakymu Nr. 1S-19</w:t>
      </w:r>
    </w:p>
    <w:p w14:paraId="44BF1F71" w14:textId="77777777" w:rsidR="00960963" w:rsidRDefault="00962C24">
      <w:pPr>
        <w:ind w:firstLine="4820"/>
        <w:textAlignment w:val="center"/>
        <w:rPr>
          <w:color w:val="000000"/>
          <w:szCs w:val="24"/>
        </w:rPr>
      </w:pPr>
      <w:r>
        <w:rPr>
          <w:color w:val="000000"/>
          <w:szCs w:val="24"/>
        </w:rPr>
        <w:t>(Viešųjų pirkimų tarnybos direktoriaus</w:t>
      </w:r>
    </w:p>
    <w:p w14:paraId="732603B8" w14:textId="5A1024ED" w:rsidR="00960963" w:rsidRDefault="00962C24">
      <w:pPr>
        <w:ind w:firstLine="4820"/>
        <w:textAlignment w:val="center"/>
        <w:rPr>
          <w:color w:val="000000"/>
          <w:szCs w:val="24"/>
        </w:rPr>
      </w:pPr>
      <w:r>
        <w:rPr>
          <w:color w:val="000000"/>
          <w:szCs w:val="24"/>
        </w:rPr>
        <w:t>2025 m. balandžio 17 d. įsakymo Nr. 1S-51</w:t>
      </w:r>
    </w:p>
    <w:p w14:paraId="1469A999" w14:textId="77777777" w:rsidR="00960963" w:rsidRDefault="00962C24">
      <w:pPr>
        <w:ind w:firstLine="4820"/>
        <w:textAlignment w:val="center"/>
        <w:rPr>
          <w:color w:val="000000"/>
          <w:szCs w:val="24"/>
        </w:rPr>
      </w:pPr>
      <w:r>
        <w:rPr>
          <w:color w:val="000000"/>
          <w:szCs w:val="24"/>
        </w:rPr>
        <w:t>redakcija)</w:t>
      </w:r>
    </w:p>
    <w:p w14:paraId="349C20E2" w14:textId="77777777" w:rsidR="00960963" w:rsidRDefault="00960963">
      <w:pPr>
        <w:ind w:firstLine="4820"/>
        <w:textAlignment w:val="center"/>
        <w:rPr>
          <w:color w:val="000000"/>
          <w:szCs w:val="24"/>
        </w:rPr>
      </w:pPr>
    </w:p>
    <w:p w14:paraId="64A650D2" w14:textId="77777777" w:rsidR="00960963" w:rsidRDefault="00960963">
      <w:pPr>
        <w:ind w:firstLine="4820"/>
        <w:textAlignment w:val="center"/>
        <w:rPr>
          <w:color w:val="000000"/>
          <w:szCs w:val="24"/>
        </w:rPr>
      </w:pPr>
    </w:p>
    <w:p w14:paraId="5B777682" w14:textId="76F98602" w:rsidR="00960963" w:rsidRDefault="00962C24">
      <w:pPr>
        <w:spacing w:line="257" w:lineRule="atLeast"/>
        <w:jc w:val="center"/>
        <w:rPr>
          <w:color w:val="000000"/>
          <w:szCs w:val="24"/>
        </w:rPr>
      </w:pPr>
      <w:r>
        <w:rPr>
          <w:b/>
          <w:bCs/>
          <w:caps/>
          <w:color w:val="000000"/>
          <w:szCs w:val="24"/>
        </w:rPr>
        <w:t>PREKIŲ PIRKIMO</w:t>
      </w:r>
      <w:r>
        <w:rPr>
          <w:color w:val="000000"/>
          <w:szCs w:val="24"/>
        </w:rPr>
        <w:t>–</w:t>
      </w:r>
      <w:r>
        <w:rPr>
          <w:b/>
          <w:bCs/>
          <w:caps/>
          <w:color w:val="000000"/>
          <w:szCs w:val="24"/>
        </w:rPr>
        <w:t>PARDAVIMO SUTARTIES BENDROSIOS SĄLYGOS</w:t>
      </w:r>
    </w:p>
    <w:p w14:paraId="110A3A7D" w14:textId="77777777" w:rsidR="00960963" w:rsidRDefault="00960963">
      <w:pPr>
        <w:spacing w:line="257" w:lineRule="atLeast"/>
        <w:ind w:firstLine="62"/>
        <w:jc w:val="center"/>
        <w:rPr>
          <w:color w:val="000000"/>
          <w:szCs w:val="24"/>
        </w:rPr>
      </w:pPr>
    </w:p>
    <w:p w14:paraId="5072780B" w14:textId="77777777" w:rsidR="00960963" w:rsidRDefault="00962C24">
      <w:pPr>
        <w:spacing w:line="257" w:lineRule="atLeast"/>
        <w:jc w:val="center"/>
        <w:rPr>
          <w:color w:val="000000"/>
          <w:szCs w:val="24"/>
        </w:rPr>
      </w:pPr>
      <w:r>
        <w:rPr>
          <w:b/>
          <w:bCs/>
          <w:caps/>
          <w:color w:val="000000"/>
          <w:szCs w:val="24"/>
        </w:rPr>
        <w:t>1.  PAGRINDINĖS SĄVOKOS IR SUTARTIES AIŠKINIMAS</w:t>
      </w:r>
    </w:p>
    <w:p w14:paraId="52742565" w14:textId="77777777" w:rsidR="00960963" w:rsidRDefault="00960963">
      <w:pPr>
        <w:spacing w:line="257" w:lineRule="atLeast"/>
        <w:ind w:firstLine="62"/>
        <w:jc w:val="both"/>
        <w:rPr>
          <w:color w:val="000000"/>
          <w:szCs w:val="24"/>
        </w:rPr>
      </w:pPr>
    </w:p>
    <w:p w14:paraId="4CCB8701" w14:textId="77777777" w:rsidR="00960963" w:rsidRDefault="00962C24">
      <w:pPr>
        <w:spacing w:line="257" w:lineRule="atLeast"/>
        <w:jc w:val="center"/>
        <w:rPr>
          <w:color w:val="000000"/>
          <w:szCs w:val="24"/>
        </w:rPr>
      </w:pPr>
      <w:r>
        <w:rPr>
          <w:b/>
          <w:bCs/>
          <w:color w:val="000000"/>
          <w:szCs w:val="24"/>
        </w:rPr>
        <w:t>1.1. Sąvokos</w:t>
      </w:r>
    </w:p>
    <w:p w14:paraId="3707201C" w14:textId="77777777" w:rsidR="00960963" w:rsidRDefault="00960963">
      <w:pPr>
        <w:spacing w:line="257" w:lineRule="atLeast"/>
        <w:ind w:firstLine="62"/>
        <w:jc w:val="both"/>
        <w:rPr>
          <w:color w:val="000000"/>
          <w:szCs w:val="24"/>
        </w:rPr>
      </w:pPr>
    </w:p>
    <w:p w14:paraId="2767977B" w14:textId="77777777" w:rsidR="00960963" w:rsidRDefault="00962C24">
      <w:pPr>
        <w:spacing w:line="257" w:lineRule="atLeast"/>
        <w:jc w:val="both"/>
        <w:rPr>
          <w:color w:val="000000"/>
          <w:szCs w:val="24"/>
        </w:rPr>
      </w:pPr>
      <w:r>
        <w:rPr>
          <w:color w:val="000000"/>
          <w:szCs w:val="24"/>
        </w:rPr>
        <w:t>1.1.1. Šioje Sutartyje didžiąja raide rašomos sąvokos turi paskiau nurodytas reikšmes:</w:t>
      </w:r>
    </w:p>
    <w:p w14:paraId="4C2B2432" w14:textId="77777777" w:rsidR="00960963" w:rsidRDefault="00962C24">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2E187C30" w14:textId="77777777" w:rsidR="00960963" w:rsidRDefault="00962C24">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7C611819" w14:textId="77777777" w:rsidR="00960963" w:rsidRDefault="00962C24">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33E66F0B" w14:textId="77777777" w:rsidR="00960963" w:rsidRDefault="00962C24">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A3ECB7E" w14:textId="77777777" w:rsidR="00960963" w:rsidRDefault="00962C24">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6117A17" w14:textId="164911DC" w:rsidR="00960963" w:rsidRDefault="00962C24">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7858B9D" w14:textId="77777777" w:rsidR="00960963" w:rsidRDefault="00962C24">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949D5E9" w14:textId="77777777" w:rsidR="00960963" w:rsidRDefault="00962C24">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0A01740" w14:textId="77777777" w:rsidR="00960963" w:rsidRDefault="00962C24">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08A8B04B" w14:textId="77777777" w:rsidR="00960963" w:rsidRDefault="00962C24">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4A7FF002" w14:textId="77777777" w:rsidR="00960963" w:rsidRDefault="00962C24">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29275080" w14:textId="77777777" w:rsidR="00960963" w:rsidRDefault="00962C24">
      <w:pPr>
        <w:spacing w:line="257" w:lineRule="atLeast"/>
        <w:jc w:val="both"/>
        <w:rPr>
          <w:color w:val="000000"/>
          <w:szCs w:val="24"/>
        </w:rPr>
      </w:pPr>
      <w:r>
        <w:rPr>
          <w:color w:val="000000"/>
          <w:szCs w:val="24"/>
        </w:rPr>
        <w:lastRenderedPageBreak/>
        <w:t>1.1.1.12. </w:t>
      </w:r>
      <w:r>
        <w:rPr>
          <w:b/>
          <w:bCs/>
          <w:color w:val="000000"/>
          <w:szCs w:val="24"/>
        </w:rPr>
        <w:t>Sutartis </w:t>
      </w:r>
      <w:r>
        <w:rPr>
          <w:color w:val="000000"/>
          <w:szCs w:val="24"/>
        </w:rPr>
        <w:t>– Prekių pirkimo–pardavimo sutartis, kurią sudaro Sutarties sąlygos, Specialiosiose sąlygose išvardyti priedai ir Susitarimai;</w:t>
      </w:r>
    </w:p>
    <w:p w14:paraId="6447F4D2" w14:textId="77777777" w:rsidR="00960963" w:rsidRDefault="00962C24">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37881094" w14:textId="77777777" w:rsidR="00960963" w:rsidRDefault="00962C24">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79F0D401" w14:textId="77777777" w:rsidR="00960963" w:rsidRDefault="00962C24">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27022D31" w14:textId="77777777" w:rsidR="00960963" w:rsidRDefault="00962C24">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198C69F9" w14:textId="77777777" w:rsidR="00960963" w:rsidRDefault="00962C24">
      <w:pPr>
        <w:spacing w:line="257" w:lineRule="atLeast"/>
        <w:jc w:val="both"/>
        <w:rPr>
          <w:color w:val="000000"/>
          <w:szCs w:val="24"/>
        </w:rPr>
      </w:pPr>
      <w:r>
        <w:rPr>
          <w:color w:val="000000"/>
          <w:szCs w:val="24"/>
        </w:rPr>
        <w:t>1.1.1.17. Kitų Sutartyje didžiąja raide rašomų sąvokų reikšmės yra nurodytos Sutarties tekste.</w:t>
      </w:r>
    </w:p>
    <w:p w14:paraId="3ACA3FA3" w14:textId="77777777" w:rsidR="00960963" w:rsidRDefault="00962C24">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7BF8234F" w14:textId="77777777" w:rsidR="00960963" w:rsidRDefault="00962C24">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796F7865" w14:textId="77777777" w:rsidR="00960963" w:rsidRDefault="00960963">
      <w:pPr>
        <w:spacing w:line="257" w:lineRule="atLeast"/>
        <w:ind w:firstLine="62"/>
        <w:jc w:val="both"/>
        <w:rPr>
          <w:color w:val="000000"/>
          <w:szCs w:val="24"/>
        </w:rPr>
      </w:pPr>
    </w:p>
    <w:p w14:paraId="446AADB5" w14:textId="77777777" w:rsidR="00960963" w:rsidRDefault="00962C24">
      <w:pPr>
        <w:spacing w:line="257" w:lineRule="atLeast"/>
        <w:jc w:val="center"/>
        <w:rPr>
          <w:color w:val="000000"/>
          <w:szCs w:val="24"/>
        </w:rPr>
      </w:pPr>
      <w:r>
        <w:rPr>
          <w:b/>
          <w:bCs/>
          <w:color w:val="000000"/>
          <w:szCs w:val="24"/>
        </w:rPr>
        <w:t>1.2.  Sutarties aiškinimas</w:t>
      </w:r>
    </w:p>
    <w:p w14:paraId="4B96CBB3" w14:textId="77777777" w:rsidR="00960963" w:rsidRDefault="00960963">
      <w:pPr>
        <w:spacing w:line="257" w:lineRule="atLeast"/>
        <w:ind w:left="792" w:firstLine="62"/>
        <w:jc w:val="both"/>
        <w:rPr>
          <w:color w:val="000000"/>
          <w:szCs w:val="24"/>
        </w:rPr>
      </w:pPr>
    </w:p>
    <w:p w14:paraId="73116EC9" w14:textId="77777777" w:rsidR="00960963" w:rsidRDefault="00962C24">
      <w:pPr>
        <w:spacing w:line="257" w:lineRule="atLeast"/>
        <w:jc w:val="both"/>
        <w:rPr>
          <w:color w:val="000000"/>
          <w:szCs w:val="24"/>
        </w:rPr>
      </w:pPr>
      <w:r>
        <w:rPr>
          <w:color w:val="000000"/>
          <w:szCs w:val="24"/>
        </w:rPr>
        <w:t>1.2.1. Sutartis yra sudaryta ir turi būti aiškinama pagal Lietuvos Respublikos teisės aktus.</w:t>
      </w:r>
    </w:p>
    <w:p w14:paraId="7ED41046" w14:textId="77777777" w:rsidR="00960963" w:rsidRDefault="00962C24">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288145FE" w14:textId="77777777" w:rsidR="00960963" w:rsidRDefault="00962C24">
      <w:pPr>
        <w:spacing w:line="257" w:lineRule="atLeast"/>
        <w:jc w:val="both"/>
        <w:rPr>
          <w:color w:val="000000"/>
          <w:szCs w:val="24"/>
        </w:rPr>
      </w:pPr>
      <w:r>
        <w:rPr>
          <w:color w:val="000000"/>
          <w:szCs w:val="24"/>
        </w:rPr>
        <w:t>1.2.3. Diena Sutartyje reiškia kalendorinę dieną.</w:t>
      </w:r>
    </w:p>
    <w:p w14:paraId="0266DECB" w14:textId="77777777" w:rsidR="00960963" w:rsidRDefault="00962C24">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3F7DCA18" w14:textId="77777777" w:rsidR="00960963" w:rsidRDefault="00962C24">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57BEC4F9" w14:textId="77777777" w:rsidR="00960963" w:rsidRDefault="00962C24">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4C977586" w14:textId="77777777" w:rsidR="00960963" w:rsidRDefault="00962C24">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9847330" w14:textId="77777777" w:rsidR="00960963" w:rsidRDefault="00962C24">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1943ECA7" w14:textId="77777777" w:rsidR="00960963" w:rsidRDefault="00962C24">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5DDA91F1" w14:textId="77777777" w:rsidR="00960963" w:rsidRDefault="00962C24">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51DAB23" w14:textId="77777777" w:rsidR="00960963" w:rsidRDefault="00962C24">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7E3B165B" w14:textId="77777777" w:rsidR="00960963" w:rsidRDefault="00962C24">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3BD5AD8D" w14:textId="77777777" w:rsidR="00960963" w:rsidRDefault="00960963">
      <w:pPr>
        <w:spacing w:line="257" w:lineRule="atLeast"/>
        <w:ind w:firstLine="62"/>
        <w:jc w:val="both"/>
        <w:rPr>
          <w:color w:val="000000"/>
          <w:szCs w:val="24"/>
        </w:rPr>
      </w:pPr>
    </w:p>
    <w:p w14:paraId="0F6FC3E1" w14:textId="77777777" w:rsidR="00960963" w:rsidRDefault="00962C24">
      <w:pPr>
        <w:spacing w:line="257" w:lineRule="atLeast"/>
        <w:jc w:val="center"/>
        <w:rPr>
          <w:color w:val="000000"/>
          <w:szCs w:val="24"/>
        </w:rPr>
      </w:pPr>
      <w:r>
        <w:rPr>
          <w:b/>
          <w:bCs/>
          <w:color w:val="000000"/>
          <w:szCs w:val="24"/>
        </w:rPr>
        <w:t>1.3. Dokumentų viršenybė</w:t>
      </w:r>
    </w:p>
    <w:p w14:paraId="4DBA576B" w14:textId="77777777" w:rsidR="00960963" w:rsidRDefault="00960963">
      <w:pPr>
        <w:spacing w:line="257" w:lineRule="atLeast"/>
        <w:ind w:firstLine="62"/>
        <w:jc w:val="both"/>
        <w:rPr>
          <w:color w:val="000000"/>
          <w:szCs w:val="24"/>
        </w:rPr>
      </w:pPr>
    </w:p>
    <w:p w14:paraId="00B8850F" w14:textId="77777777" w:rsidR="00960963" w:rsidRDefault="00962C24">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41D5341E" w14:textId="77777777" w:rsidR="00960963" w:rsidRDefault="00962C24">
      <w:pPr>
        <w:spacing w:line="276" w:lineRule="atLeast"/>
        <w:jc w:val="both"/>
        <w:rPr>
          <w:color w:val="000000"/>
          <w:szCs w:val="24"/>
        </w:rPr>
      </w:pPr>
      <w:r>
        <w:rPr>
          <w:color w:val="000000"/>
          <w:szCs w:val="24"/>
        </w:rPr>
        <w:t>1.3.1.1. Techninė specifikacija;</w:t>
      </w:r>
    </w:p>
    <w:p w14:paraId="2B3D280F" w14:textId="77777777" w:rsidR="00960963" w:rsidRDefault="00962C24">
      <w:pPr>
        <w:spacing w:line="276" w:lineRule="atLeast"/>
        <w:jc w:val="both"/>
        <w:rPr>
          <w:color w:val="000000"/>
          <w:szCs w:val="24"/>
        </w:rPr>
      </w:pPr>
      <w:r>
        <w:rPr>
          <w:color w:val="000000"/>
          <w:szCs w:val="24"/>
        </w:rPr>
        <w:t>1.3.1.2. Specialiosios sąlygos;</w:t>
      </w:r>
    </w:p>
    <w:p w14:paraId="64369F7D" w14:textId="77777777" w:rsidR="00960963" w:rsidRDefault="00962C24">
      <w:pPr>
        <w:spacing w:line="276" w:lineRule="atLeast"/>
        <w:jc w:val="both"/>
        <w:rPr>
          <w:color w:val="000000"/>
          <w:szCs w:val="24"/>
        </w:rPr>
      </w:pPr>
      <w:r>
        <w:rPr>
          <w:color w:val="000000"/>
          <w:szCs w:val="24"/>
        </w:rPr>
        <w:lastRenderedPageBreak/>
        <w:t>1.3.1.3. Bendrosios sąlygos;</w:t>
      </w:r>
    </w:p>
    <w:p w14:paraId="1E9168A9" w14:textId="77777777" w:rsidR="00960963" w:rsidRDefault="00962C24">
      <w:pPr>
        <w:spacing w:line="276" w:lineRule="atLeast"/>
        <w:jc w:val="both"/>
        <w:rPr>
          <w:color w:val="000000"/>
          <w:szCs w:val="24"/>
        </w:rPr>
      </w:pPr>
      <w:r>
        <w:rPr>
          <w:color w:val="000000"/>
          <w:szCs w:val="24"/>
        </w:rPr>
        <w:t>1.3.1.4. Pirkimo dokumentai (išskyrus techninę specifikaciją);</w:t>
      </w:r>
    </w:p>
    <w:p w14:paraId="4B68E499" w14:textId="77777777" w:rsidR="00960963" w:rsidRDefault="00962C24">
      <w:pPr>
        <w:spacing w:line="276" w:lineRule="atLeast"/>
        <w:jc w:val="both"/>
        <w:rPr>
          <w:color w:val="000000"/>
          <w:szCs w:val="24"/>
        </w:rPr>
      </w:pPr>
      <w:r>
        <w:rPr>
          <w:color w:val="000000"/>
          <w:szCs w:val="24"/>
        </w:rPr>
        <w:t>1.3.1.5. Pasiūlymas;</w:t>
      </w:r>
    </w:p>
    <w:p w14:paraId="1216AD2F" w14:textId="77777777" w:rsidR="00960963" w:rsidRDefault="00962C24">
      <w:pPr>
        <w:spacing w:line="276" w:lineRule="atLeast"/>
        <w:jc w:val="both"/>
        <w:rPr>
          <w:color w:val="000000"/>
          <w:szCs w:val="24"/>
        </w:rPr>
      </w:pPr>
      <w:r>
        <w:rPr>
          <w:color w:val="000000"/>
          <w:szCs w:val="24"/>
        </w:rPr>
        <w:t>1.3.1.6. Kiti Specialiosiose sąlygose išvardinti priedai.</w:t>
      </w:r>
    </w:p>
    <w:p w14:paraId="0AFE9142" w14:textId="77777777" w:rsidR="00960963" w:rsidRDefault="00962C24">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631758C2" w14:textId="77777777" w:rsidR="00960963" w:rsidRDefault="00962C24">
      <w:pPr>
        <w:spacing w:line="257" w:lineRule="atLeast"/>
        <w:jc w:val="both"/>
        <w:rPr>
          <w:color w:val="000000"/>
          <w:szCs w:val="24"/>
        </w:rPr>
      </w:pPr>
      <w:r>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11B4E4C5" w14:textId="77777777" w:rsidR="00960963" w:rsidRDefault="00962C24">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63B90852" w14:textId="77777777" w:rsidR="00960963" w:rsidRDefault="00960963">
      <w:pPr>
        <w:spacing w:line="257" w:lineRule="atLeast"/>
        <w:ind w:firstLine="62"/>
        <w:jc w:val="both"/>
        <w:rPr>
          <w:color w:val="000000"/>
          <w:szCs w:val="24"/>
        </w:rPr>
      </w:pPr>
    </w:p>
    <w:p w14:paraId="4C8118D1" w14:textId="77777777" w:rsidR="00960963" w:rsidRDefault="00962C24">
      <w:pPr>
        <w:spacing w:line="257" w:lineRule="atLeast"/>
        <w:jc w:val="center"/>
        <w:rPr>
          <w:color w:val="000000"/>
          <w:szCs w:val="24"/>
        </w:rPr>
      </w:pPr>
      <w:r>
        <w:rPr>
          <w:b/>
          <w:bCs/>
          <w:caps/>
          <w:color w:val="000000"/>
          <w:szCs w:val="24"/>
        </w:rPr>
        <w:t>2.  SUTARTIES DALYKAS</w:t>
      </w:r>
    </w:p>
    <w:p w14:paraId="0FA1DA67" w14:textId="77777777" w:rsidR="00960963" w:rsidRDefault="00960963">
      <w:pPr>
        <w:spacing w:line="257" w:lineRule="atLeast"/>
        <w:ind w:firstLine="62"/>
        <w:jc w:val="both"/>
        <w:rPr>
          <w:color w:val="000000"/>
          <w:szCs w:val="24"/>
        </w:rPr>
      </w:pPr>
    </w:p>
    <w:p w14:paraId="4F44580A" w14:textId="77777777" w:rsidR="00960963" w:rsidRDefault="00962C24">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BF2616F" w14:textId="77777777" w:rsidR="00960963" w:rsidRDefault="00962C24">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C90A514" w14:textId="77777777" w:rsidR="00960963" w:rsidRDefault="00962C24">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419F498" w14:textId="77777777" w:rsidR="00960963" w:rsidRDefault="00960963">
      <w:pPr>
        <w:spacing w:line="257" w:lineRule="atLeast"/>
        <w:ind w:firstLine="62"/>
        <w:jc w:val="both"/>
        <w:rPr>
          <w:color w:val="000000"/>
          <w:szCs w:val="24"/>
        </w:rPr>
      </w:pPr>
    </w:p>
    <w:p w14:paraId="72C9164D" w14:textId="77777777" w:rsidR="00960963" w:rsidRDefault="00962C24">
      <w:pPr>
        <w:spacing w:line="257" w:lineRule="atLeast"/>
        <w:jc w:val="center"/>
        <w:rPr>
          <w:color w:val="000000"/>
          <w:szCs w:val="24"/>
        </w:rPr>
      </w:pPr>
      <w:r>
        <w:rPr>
          <w:b/>
          <w:bCs/>
          <w:caps/>
          <w:color w:val="000000"/>
          <w:szCs w:val="24"/>
        </w:rPr>
        <w:t>3.  TIEKĖJAS IR KITI SUTARTIES VYKDYMUI PASITELKIAMI ASMENYS</w:t>
      </w:r>
    </w:p>
    <w:p w14:paraId="276972D2" w14:textId="77777777" w:rsidR="00960963" w:rsidRDefault="00960963">
      <w:pPr>
        <w:spacing w:line="257" w:lineRule="atLeast"/>
        <w:ind w:firstLine="62"/>
        <w:rPr>
          <w:color w:val="000000"/>
          <w:szCs w:val="24"/>
        </w:rPr>
      </w:pPr>
    </w:p>
    <w:p w14:paraId="1366BD08" w14:textId="77777777" w:rsidR="00960963" w:rsidRDefault="00962C24">
      <w:pPr>
        <w:spacing w:line="257" w:lineRule="atLeast"/>
        <w:jc w:val="center"/>
        <w:rPr>
          <w:color w:val="000000"/>
          <w:szCs w:val="24"/>
        </w:rPr>
      </w:pPr>
      <w:r>
        <w:rPr>
          <w:b/>
          <w:bCs/>
          <w:color w:val="000000"/>
          <w:szCs w:val="24"/>
        </w:rPr>
        <w:t>3.1.  Kvalifikacija ir kiti Tiekėjo pasiūlymu prisiimti įsipareigojimai</w:t>
      </w:r>
    </w:p>
    <w:p w14:paraId="676E8E1B" w14:textId="77777777" w:rsidR="00960963" w:rsidRDefault="00960963">
      <w:pPr>
        <w:spacing w:line="257" w:lineRule="atLeast"/>
        <w:ind w:firstLine="62"/>
        <w:jc w:val="both"/>
        <w:rPr>
          <w:color w:val="000000"/>
          <w:szCs w:val="24"/>
        </w:rPr>
      </w:pPr>
    </w:p>
    <w:p w14:paraId="174E967A" w14:textId="77777777" w:rsidR="00960963" w:rsidRDefault="00962C24">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3CEF72AE" w14:textId="77777777" w:rsidR="00960963" w:rsidRDefault="00962C24">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490F4511" w14:textId="77777777" w:rsidR="00960963" w:rsidRDefault="00962C24">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69D97E6E" w14:textId="583173EF" w:rsidR="00960963" w:rsidRDefault="00962C24">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57D43952" w14:textId="77777777" w:rsidR="00960963" w:rsidRDefault="00962C24">
      <w:pPr>
        <w:spacing w:line="257" w:lineRule="atLeast"/>
        <w:jc w:val="both"/>
        <w:rPr>
          <w:color w:val="000000"/>
          <w:szCs w:val="24"/>
        </w:rPr>
      </w:pPr>
      <w:r>
        <w:rPr>
          <w:color w:val="000000"/>
          <w:szCs w:val="24"/>
        </w:rPr>
        <w:t>3.1.1.4. užtikrintų nustatytų kokybės vadybos sistemos ir (arba) aplinkos apsaugos vadybos sistemos standartų taikymą, jeigu to reikalaujama pirkimo dokumentuose, ir turėtų tą patvirtinančius dokumentus;</w:t>
      </w:r>
    </w:p>
    <w:p w14:paraId="03A7E632" w14:textId="77777777" w:rsidR="00960963" w:rsidRDefault="00962C24">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5B36B2C0" w14:textId="77777777" w:rsidR="00960963" w:rsidRDefault="00962C24">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subjektų pajėgumais, 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5C745E7E" w14:textId="77777777" w:rsidR="00960963" w:rsidRDefault="00962C24">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759F371" w14:textId="77777777" w:rsidR="00960963" w:rsidRDefault="00960963">
      <w:pPr>
        <w:spacing w:line="257" w:lineRule="atLeast"/>
        <w:ind w:firstLine="62"/>
        <w:jc w:val="both"/>
        <w:rPr>
          <w:color w:val="000000"/>
          <w:szCs w:val="24"/>
        </w:rPr>
      </w:pPr>
    </w:p>
    <w:p w14:paraId="50DD36ED" w14:textId="77777777" w:rsidR="00960963" w:rsidRDefault="00962C24">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51910C1F" w14:textId="77777777" w:rsidR="00960963" w:rsidRDefault="00960963">
      <w:pPr>
        <w:spacing w:line="257" w:lineRule="atLeast"/>
        <w:ind w:firstLine="62"/>
        <w:jc w:val="both"/>
        <w:rPr>
          <w:color w:val="000000"/>
          <w:szCs w:val="24"/>
        </w:rPr>
      </w:pPr>
    </w:p>
    <w:p w14:paraId="448ADBED"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E23E4B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62095315" w14:textId="5CDABA4A"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1AC54557"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1D01E5FC"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6CE0C40B"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05CDCF7D"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439D9AB1" w14:textId="77777777" w:rsidR="00960963" w:rsidRDefault="00962C24">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10445F8E" w14:textId="77777777" w:rsidR="00960963" w:rsidRDefault="00962C24">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Jeigu 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2A12899A" w14:textId="77777777" w:rsidR="00960963" w:rsidRDefault="00962C24">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2435A992"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39B70A99"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3E1E7124"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30E73896" w14:textId="77777777" w:rsidR="00960963" w:rsidRDefault="00962C24">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3172A96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6D9EF99" w14:textId="77777777" w:rsidR="00960963" w:rsidRDefault="00962C24">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41C97AE0" w14:textId="77777777" w:rsidR="00960963" w:rsidRDefault="00962C24">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697BC95A" w14:textId="6D00C9C0"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3.2.12. Naujas specialistas ir (ar) subtiekėjas Tiekėjo prašymo pakeisti specialistą ir (ar) subtiekėją pateikimo metu turi atitikti pirkimo dokumentuose specialistui ir (ar) subtiekėjui keliamus reikalavimus</w:t>
      </w:r>
      <w:r>
        <w:rPr>
          <w:rFonts w:eastAsia="Cambria"/>
          <w:color w:val="000000"/>
          <w:kern w:val="2"/>
          <w:szCs w:val="24"/>
        </w:rPr>
        <w:t>ir Tiekėjo pasiūlyme nurodytas Kokybinių kriterijų reikšmes.</w:t>
      </w:r>
    </w:p>
    <w:p w14:paraId="4CE863B3"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0A45BA5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300AA686" w14:textId="69D7E819"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23A33361"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46F6DBC4" w14:textId="77777777" w:rsidR="00960963" w:rsidRDefault="00960963">
      <w:pPr>
        <w:spacing w:line="257" w:lineRule="atLeast"/>
        <w:jc w:val="both"/>
        <w:rPr>
          <w:color w:val="000000"/>
          <w:szCs w:val="24"/>
        </w:rPr>
      </w:pPr>
    </w:p>
    <w:p w14:paraId="0759CBA4" w14:textId="77777777" w:rsidR="00960963" w:rsidRDefault="00962C24">
      <w:pPr>
        <w:spacing w:line="257" w:lineRule="atLeast"/>
        <w:jc w:val="center"/>
        <w:rPr>
          <w:color w:val="000000"/>
          <w:szCs w:val="24"/>
        </w:rPr>
      </w:pPr>
      <w:r>
        <w:rPr>
          <w:b/>
          <w:bCs/>
          <w:color w:val="000000"/>
          <w:szCs w:val="24"/>
        </w:rPr>
        <w:t>3.3. Jungtinės veiklos partnerių keitimas</w:t>
      </w:r>
    </w:p>
    <w:p w14:paraId="1AE61976" w14:textId="77777777" w:rsidR="00960963" w:rsidRDefault="00960963">
      <w:pPr>
        <w:spacing w:line="257" w:lineRule="atLeast"/>
        <w:ind w:firstLine="62"/>
        <w:jc w:val="both"/>
        <w:rPr>
          <w:color w:val="000000"/>
          <w:szCs w:val="24"/>
        </w:rPr>
      </w:pPr>
    </w:p>
    <w:p w14:paraId="086B9744" w14:textId="77777777" w:rsidR="00960963" w:rsidRDefault="00962C24">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296C58D" w14:textId="77777777" w:rsidR="00960963" w:rsidRDefault="00962C24">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D256E65" w14:textId="77777777" w:rsidR="00960963" w:rsidRDefault="00962C24">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7008C6B2" w14:textId="77777777" w:rsidR="00960963" w:rsidRDefault="00962C24">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1BBB88BC" w14:textId="77777777" w:rsidR="00960963" w:rsidRDefault="00962C24">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047967B2" w14:textId="77777777" w:rsidR="00960963" w:rsidRDefault="00962C24">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408BD18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4EF14AC2" w14:textId="77777777" w:rsidR="00960963" w:rsidRDefault="00960963">
      <w:pPr>
        <w:rPr>
          <w:sz w:val="14"/>
          <w:szCs w:val="14"/>
        </w:rPr>
      </w:pPr>
    </w:p>
    <w:p w14:paraId="19CDC8D9" w14:textId="77777777" w:rsidR="00960963" w:rsidRDefault="00960963">
      <w:pPr>
        <w:spacing w:line="257" w:lineRule="atLeast"/>
        <w:ind w:firstLine="62"/>
        <w:jc w:val="both"/>
        <w:rPr>
          <w:color w:val="000000"/>
          <w:szCs w:val="24"/>
        </w:rPr>
      </w:pPr>
    </w:p>
    <w:p w14:paraId="069EF48B" w14:textId="77777777" w:rsidR="00960963" w:rsidRDefault="00962C24">
      <w:pPr>
        <w:spacing w:line="257" w:lineRule="atLeast"/>
        <w:jc w:val="center"/>
        <w:rPr>
          <w:color w:val="000000"/>
          <w:szCs w:val="24"/>
        </w:rPr>
      </w:pPr>
      <w:r>
        <w:rPr>
          <w:b/>
          <w:bCs/>
          <w:color w:val="000000"/>
          <w:szCs w:val="24"/>
        </w:rPr>
        <w:t>3.4.  Susitarimai dėl tiesioginio atsiskaitymo su subtiekėjais</w:t>
      </w:r>
    </w:p>
    <w:p w14:paraId="1B182575" w14:textId="77777777" w:rsidR="00960963" w:rsidRDefault="00960963">
      <w:pPr>
        <w:spacing w:line="257" w:lineRule="atLeast"/>
        <w:ind w:firstLine="62"/>
        <w:jc w:val="both"/>
        <w:rPr>
          <w:color w:val="000000"/>
          <w:szCs w:val="24"/>
        </w:rPr>
      </w:pPr>
    </w:p>
    <w:p w14:paraId="0861AC62" w14:textId="77777777" w:rsidR="00960963" w:rsidRDefault="00962C24">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261EEBE4" w14:textId="77777777" w:rsidR="00960963" w:rsidRDefault="00962C24">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0B4C5DD4" w14:textId="77777777" w:rsidR="00960963" w:rsidRDefault="00962C24">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0BB832E2" w14:textId="77777777" w:rsidR="00960963" w:rsidRDefault="00962C24">
      <w:pPr>
        <w:spacing w:line="257" w:lineRule="atLeast"/>
        <w:jc w:val="both"/>
        <w:rPr>
          <w:color w:val="000000"/>
          <w:szCs w:val="24"/>
        </w:rPr>
      </w:pPr>
      <w:r>
        <w:rPr>
          <w:color w:val="000000"/>
          <w:szCs w:val="24"/>
        </w:rPr>
        <w:t>3.4.1.3. </w:t>
      </w:r>
      <w:r>
        <w:rPr>
          <w:color w:val="000000"/>
          <w:szCs w:val="24"/>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3484C9AA" w14:textId="77777777" w:rsidR="00960963" w:rsidRDefault="00962C24">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6539561F" w14:textId="77777777" w:rsidR="00960963" w:rsidRDefault="00960963">
      <w:pPr>
        <w:spacing w:line="257" w:lineRule="atLeast"/>
        <w:ind w:firstLine="62"/>
        <w:jc w:val="both"/>
        <w:rPr>
          <w:color w:val="000000"/>
          <w:szCs w:val="24"/>
        </w:rPr>
      </w:pPr>
    </w:p>
    <w:p w14:paraId="63A9DB85" w14:textId="77777777" w:rsidR="00960963" w:rsidRDefault="00962C24">
      <w:pPr>
        <w:spacing w:line="257" w:lineRule="atLeast"/>
        <w:ind w:left="360" w:hanging="360"/>
        <w:jc w:val="center"/>
        <w:rPr>
          <w:color w:val="000000"/>
          <w:szCs w:val="24"/>
        </w:rPr>
      </w:pPr>
      <w:r>
        <w:rPr>
          <w:b/>
          <w:bCs/>
          <w:caps/>
          <w:color w:val="000000"/>
          <w:szCs w:val="24"/>
        </w:rPr>
        <w:t>4.  ŠALIŲ BENDRADARBIAVIMAS</w:t>
      </w:r>
    </w:p>
    <w:p w14:paraId="06576B9D" w14:textId="77777777" w:rsidR="00960963" w:rsidRDefault="00960963">
      <w:pPr>
        <w:spacing w:line="257" w:lineRule="atLeast"/>
        <w:ind w:firstLine="62"/>
        <w:jc w:val="both"/>
        <w:rPr>
          <w:color w:val="000000"/>
          <w:szCs w:val="24"/>
        </w:rPr>
      </w:pPr>
    </w:p>
    <w:p w14:paraId="62C827E5" w14:textId="77777777" w:rsidR="00960963" w:rsidRDefault="00962C24">
      <w:pPr>
        <w:spacing w:line="257" w:lineRule="atLeast"/>
        <w:jc w:val="center"/>
        <w:rPr>
          <w:color w:val="000000"/>
          <w:szCs w:val="24"/>
        </w:rPr>
      </w:pPr>
      <w:r>
        <w:rPr>
          <w:b/>
          <w:bCs/>
          <w:color w:val="000000"/>
          <w:szCs w:val="24"/>
        </w:rPr>
        <w:t>4.1.  Šalių bendradarbiavimo pareiga</w:t>
      </w:r>
    </w:p>
    <w:p w14:paraId="33AF6F6F" w14:textId="77777777" w:rsidR="00960963" w:rsidRDefault="00960963">
      <w:pPr>
        <w:spacing w:line="257" w:lineRule="atLeast"/>
        <w:ind w:firstLine="62"/>
        <w:rPr>
          <w:color w:val="000000"/>
          <w:szCs w:val="24"/>
        </w:rPr>
      </w:pPr>
    </w:p>
    <w:p w14:paraId="6C52B6BC" w14:textId="77777777" w:rsidR="00960963" w:rsidRDefault="00962C24">
      <w:pPr>
        <w:spacing w:line="257" w:lineRule="atLeast"/>
        <w:jc w:val="both"/>
        <w:rPr>
          <w:color w:val="000000"/>
          <w:szCs w:val="24"/>
        </w:rPr>
      </w:pPr>
      <w:r>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C393A17" w14:textId="77777777" w:rsidR="00960963" w:rsidRDefault="00962C24">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7A765E7E" w14:textId="77777777" w:rsidR="00960963" w:rsidRDefault="00962C24">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2A13F552" w14:textId="77777777" w:rsidR="00960963" w:rsidRDefault="00960963">
      <w:pPr>
        <w:spacing w:line="257" w:lineRule="atLeast"/>
        <w:ind w:firstLine="115"/>
        <w:jc w:val="both"/>
        <w:rPr>
          <w:color w:val="000000"/>
          <w:szCs w:val="24"/>
        </w:rPr>
      </w:pPr>
    </w:p>
    <w:p w14:paraId="5AB713D8" w14:textId="77777777" w:rsidR="00960963" w:rsidRDefault="00962C24">
      <w:pPr>
        <w:spacing w:line="257" w:lineRule="atLeast"/>
        <w:jc w:val="center"/>
        <w:rPr>
          <w:color w:val="000000"/>
          <w:szCs w:val="24"/>
        </w:rPr>
      </w:pPr>
      <w:r>
        <w:rPr>
          <w:b/>
          <w:bCs/>
          <w:color w:val="000000"/>
          <w:szCs w:val="24"/>
        </w:rPr>
        <w:t>4.2.  Kontaktiniai asmenys</w:t>
      </w:r>
    </w:p>
    <w:p w14:paraId="3C812321" w14:textId="77777777" w:rsidR="00960963" w:rsidRDefault="00960963">
      <w:pPr>
        <w:spacing w:line="257" w:lineRule="atLeast"/>
        <w:ind w:firstLine="62"/>
        <w:jc w:val="both"/>
        <w:rPr>
          <w:color w:val="000000"/>
          <w:szCs w:val="24"/>
        </w:rPr>
      </w:pPr>
    </w:p>
    <w:p w14:paraId="412D84C7" w14:textId="77777777" w:rsidR="00960963" w:rsidRDefault="00962C24">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A4B8D54" w14:textId="77777777" w:rsidR="00960963" w:rsidRDefault="00962C24">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F798A7D" w14:textId="77777777" w:rsidR="00960963" w:rsidRDefault="00962C24">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4C28F03" w14:textId="77777777" w:rsidR="00960963" w:rsidRDefault="00960963">
      <w:pPr>
        <w:spacing w:line="257" w:lineRule="atLeast"/>
        <w:ind w:firstLine="62"/>
        <w:jc w:val="both"/>
        <w:rPr>
          <w:color w:val="000000"/>
          <w:szCs w:val="24"/>
        </w:rPr>
      </w:pPr>
    </w:p>
    <w:p w14:paraId="76F5495E" w14:textId="77777777" w:rsidR="00960963" w:rsidRDefault="00962C24">
      <w:pPr>
        <w:spacing w:line="257" w:lineRule="atLeast"/>
        <w:jc w:val="center"/>
        <w:rPr>
          <w:color w:val="000000"/>
          <w:szCs w:val="24"/>
        </w:rPr>
      </w:pPr>
      <w:r>
        <w:rPr>
          <w:b/>
          <w:bCs/>
          <w:caps/>
          <w:color w:val="000000"/>
          <w:szCs w:val="24"/>
        </w:rPr>
        <w:t>5.  SUTARTIES VYKDYMO METU PATEIKIAMI DOKUMENTAI</w:t>
      </w:r>
    </w:p>
    <w:p w14:paraId="3B0C8ED7" w14:textId="77777777" w:rsidR="00960963" w:rsidRDefault="00960963">
      <w:pPr>
        <w:spacing w:line="257" w:lineRule="atLeast"/>
        <w:ind w:firstLine="62"/>
        <w:jc w:val="both"/>
        <w:rPr>
          <w:color w:val="000000"/>
          <w:szCs w:val="24"/>
        </w:rPr>
      </w:pPr>
    </w:p>
    <w:p w14:paraId="6BD092F6" w14:textId="77777777" w:rsidR="00960963" w:rsidRDefault="00962C24">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3BA2E4CC" w14:textId="77777777" w:rsidR="00960963" w:rsidRDefault="00962C24">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33042A5" w14:textId="77777777" w:rsidR="00960963" w:rsidRDefault="00962C24">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1D799A4C" w14:textId="77777777" w:rsidR="00960963" w:rsidRDefault="00960963">
      <w:pPr>
        <w:spacing w:line="257" w:lineRule="atLeast"/>
        <w:ind w:firstLine="62"/>
        <w:jc w:val="both"/>
        <w:rPr>
          <w:color w:val="000000"/>
          <w:szCs w:val="24"/>
        </w:rPr>
      </w:pPr>
    </w:p>
    <w:p w14:paraId="5D210DE1" w14:textId="77777777" w:rsidR="00960963" w:rsidRDefault="00962C24">
      <w:pPr>
        <w:spacing w:line="257" w:lineRule="atLeast"/>
        <w:jc w:val="center"/>
        <w:rPr>
          <w:color w:val="000000"/>
          <w:szCs w:val="24"/>
        </w:rPr>
      </w:pPr>
      <w:r>
        <w:rPr>
          <w:b/>
          <w:bCs/>
          <w:caps/>
          <w:color w:val="000000"/>
          <w:szCs w:val="24"/>
        </w:rPr>
        <w:t>6.  PREKIŲ TIEKIMO PABAIGA IR PREKIŲ PRIĖMIMAS</w:t>
      </w:r>
    </w:p>
    <w:p w14:paraId="581E5A63" w14:textId="77777777" w:rsidR="00960963" w:rsidRDefault="00960963">
      <w:pPr>
        <w:spacing w:line="257" w:lineRule="atLeast"/>
        <w:ind w:firstLine="62"/>
        <w:rPr>
          <w:color w:val="000000"/>
          <w:szCs w:val="24"/>
        </w:rPr>
      </w:pPr>
    </w:p>
    <w:p w14:paraId="1F7E6627" w14:textId="77777777" w:rsidR="00960963" w:rsidRDefault="00962C24">
      <w:pPr>
        <w:spacing w:line="257" w:lineRule="atLeast"/>
        <w:jc w:val="center"/>
        <w:rPr>
          <w:color w:val="000000"/>
          <w:szCs w:val="24"/>
        </w:rPr>
      </w:pPr>
      <w:r>
        <w:rPr>
          <w:b/>
          <w:bCs/>
          <w:color w:val="000000"/>
          <w:szCs w:val="24"/>
        </w:rPr>
        <w:t>6.1.  Prekių tiekimo pabaiga</w:t>
      </w:r>
    </w:p>
    <w:p w14:paraId="4F21A602" w14:textId="77777777" w:rsidR="00960963" w:rsidRDefault="00960963">
      <w:pPr>
        <w:spacing w:line="257" w:lineRule="atLeast"/>
        <w:ind w:firstLine="62"/>
        <w:rPr>
          <w:color w:val="000000"/>
          <w:szCs w:val="24"/>
        </w:rPr>
      </w:pPr>
    </w:p>
    <w:p w14:paraId="58EA6B46" w14:textId="77777777" w:rsidR="00960963" w:rsidRDefault="00962C24">
      <w:pPr>
        <w:spacing w:line="257" w:lineRule="atLeast"/>
        <w:jc w:val="both"/>
        <w:rPr>
          <w:color w:val="000000"/>
          <w:szCs w:val="24"/>
        </w:rPr>
      </w:pPr>
      <w:r>
        <w:rPr>
          <w:color w:val="000000"/>
          <w:szCs w:val="24"/>
        </w:rPr>
        <w:t>6.1.1. Prekių tiekimas laikomas užbaigtu, kai yra įvykdytos visos šios sąlygos:</w:t>
      </w:r>
    </w:p>
    <w:p w14:paraId="34224063" w14:textId="77777777" w:rsidR="00960963" w:rsidRDefault="00962C24">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210CD548" w14:textId="77777777" w:rsidR="00960963" w:rsidRDefault="00962C24">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14:paraId="045EF14B" w14:textId="77777777" w:rsidR="00960963" w:rsidRDefault="00962C24">
      <w:pPr>
        <w:spacing w:line="257" w:lineRule="atLeast"/>
        <w:jc w:val="both"/>
        <w:rPr>
          <w:color w:val="000000"/>
          <w:szCs w:val="24"/>
        </w:rPr>
      </w:pPr>
      <w:r>
        <w:rPr>
          <w:color w:val="000000"/>
          <w:szCs w:val="24"/>
        </w:rPr>
        <w:t>6.1.1.3. Tiekėjas apmokė Pirkėjo personalą, kaip naudoti Prekes (jeigu to reikalaujama);</w:t>
      </w:r>
    </w:p>
    <w:p w14:paraId="495B7E52" w14:textId="77777777" w:rsidR="00960963" w:rsidRDefault="00962C24">
      <w:pPr>
        <w:spacing w:line="257" w:lineRule="atLeast"/>
        <w:jc w:val="both"/>
        <w:rPr>
          <w:color w:val="000000"/>
          <w:szCs w:val="24"/>
        </w:rPr>
      </w:pPr>
      <w:r>
        <w:rPr>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5609F2D8" w14:textId="77777777" w:rsidR="00960963" w:rsidRDefault="00962C24">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56B62741" w14:textId="77777777" w:rsidR="00960963" w:rsidRDefault="00960963">
      <w:pPr>
        <w:spacing w:line="257" w:lineRule="atLeast"/>
        <w:ind w:firstLine="62"/>
        <w:jc w:val="both"/>
        <w:rPr>
          <w:color w:val="000000"/>
          <w:szCs w:val="24"/>
        </w:rPr>
      </w:pPr>
    </w:p>
    <w:p w14:paraId="250CB9D6" w14:textId="77777777" w:rsidR="00960963" w:rsidRDefault="00962C24">
      <w:pPr>
        <w:spacing w:line="257" w:lineRule="atLeast"/>
        <w:jc w:val="center"/>
        <w:rPr>
          <w:color w:val="000000"/>
          <w:szCs w:val="24"/>
        </w:rPr>
      </w:pPr>
      <w:r>
        <w:rPr>
          <w:b/>
          <w:bCs/>
          <w:color w:val="000000"/>
          <w:szCs w:val="24"/>
        </w:rPr>
        <w:t>6.2.  Prekių perdavimas–priėmimas</w:t>
      </w:r>
    </w:p>
    <w:p w14:paraId="74421CAF" w14:textId="77777777" w:rsidR="00960963" w:rsidRDefault="00960963">
      <w:pPr>
        <w:spacing w:line="257" w:lineRule="atLeast"/>
        <w:ind w:firstLine="62"/>
        <w:jc w:val="both"/>
        <w:rPr>
          <w:color w:val="000000"/>
          <w:szCs w:val="24"/>
        </w:rPr>
      </w:pPr>
    </w:p>
    <w:p w14:paraId="27534C87" w14:textId="77777777" w:rsidR="00960963" w:rsidRDefault="00962C24">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1ABA0B3" w14:textId="77777777" w:rsidR="00960963" w:rsidRDefault="00962C24">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040BBB5" w14:textId="77777777" w:rsidR="00960963" w:rsidRDefault="00962C24">
      <w:pPr>
        <w:spacing w:line="257" w:lineRule="atLeast"/>
        <w:jc w:val="both"/>
        <w:rPr>
          <w:color w:val="000000"/>
          <w:szCs w:val="24"/>
        </w:rPr>
      </w:pPr>
      <w:r>
        <w:rPr>
          <w:color w:val="000000"/>
          <w:szCs w:val="24"/>
        </w:rPr>
        <w:t>6.2.3. Tiekėjui pristačius Prekes, Pirkėjas atlieka jų patikrinimą ir privalo:</w:t>
      </w:r>
    </w:p>
    <w:p w14:paraId="7E6DEFEF" w14:textId="77777777" w:rsidR="00960963" w:rsidRDefault="00962C24">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5A9A944A" w14:textId="77777777" w:rsidR="00960963" w:rsidRDefault="00962C24">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7737CD72" w14:textId="77777777" w:rsidR="00960963" w:rsidRDefault="00962C24">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32D18434" w14:textId="77777777" w:rsidR="00960963" w:rsidRDefault="00962C24">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2AC9870C" w14:textId="77777777" w:rsidR="00960963" w:rsidRDefault="00962C24">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04EAE21" w14:textId="77777777" w:rsidR="00960963" w:rsidRDefault="00962C24">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357AE881" w14:textId="77777777" w:rsidR="00960963" w:rsidRDefault="00962C24">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47365F66" w14:textId="77777777" w:rsidR="00960963" w:rsidRDefault="00962C24">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0BF6B149" w14:textId="77777777" w:rsidR="00960963" w:rsidRDefault="00962C24">
      <w:pPr>
        <w:spacing w:line="257" w:lineRule="atLeast"/>
        <w:jc w:val="both"/>
        <w:rPr>
          <w:color w:val="000000"/>
          <w:szCs w:val="24"/>
        </w:rPr>
      </w:pPr>
      <w:r>
        <w:rPr>
          <w:color w:val="000000"/>
          <w:szCs w:val="24"/>
        </w:rPr>
        <w:t>6.2.9. Pirkėjas turi teisę naudotis Prekėmis tik po Prekių perdavimo-priėmimo akto pasirašymo.</w:t>
      </w:r>
    </w:p>
    <w:p w14:paraId="11FC0035" w14:textId="77777777" w:rsidR="00960963" w:rsidRDefault="00962C24">
      <w:pPr>
        <w:spacing w:line="257" w:lineRule="atLeast"/>
        <w:jc w:val="both"/>
        <w:rPr>
          <w:color w:val="000000"/>
          <w:szCs w:val="24"/>
        </w:rPr>
      </w:pPr>
      <w:r>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BA0BE0F" w14:textId="77777777" w:rsidR="00960963" w:rsidRDefault="00960963">
      <w:pPr>
        <w:spacing w:line="257" w:lineRule="atLeast"/>
        <w:ind w:firstLine="62"/>
        <w:jc w:val="both"/>
        <w:rPr>
          <w:color w:val="000000"/>
          <w:szCs w:val="24"/>
        </w:rPr>
      </w:pPr>
    </w:p>
    <w:p w14:paraId="30A7FFE5" w14:textId="77777777" w:rsidR="00960963" w:rsidRDefault="00962C24">
      <w:pPr>
        <w:spacing w:line="257" w:lineRule="atLeast"/>
        <w:jc w:val="center"/>
        <w:rPr>
          <w:color w:val="000000"/>
          <w:szCs w:val="24"/>
        </w:rPr>
      </w:pPr>
      <w:r>
        <w:rPr>
          <w:b/>
          <w:bCs/>
          <w:caps/>
          <w:color w:val="000000"/>
          <w:szCs w:val="24"/>
        </w:rPr>
        <w:t>7.  TIEKĖJO GARANTINIAI ĮSIPAREIGOJIMAI</w:t>
      </w:r>
    </w:p>
    <w:p w14:paraId="3810C1BE" w14:textId="77777777" w:rsidR="00960963" w:rsidRDefault="00960963">
      <w:pPr>
        <w:spacing w:line="257" w:lineRule="atLeast"/>
        <w:ind w:firstLine="62"/>
        <w:rPr>
          <w:color w:val="000000"/>
          <w:szCs w:val="24"/>
        </w:rPr>
      </w:pPr>
    </w:p>
    <w:p w14:paraId="75E56FC9" w14:textId="77777777" w:rsidR="00960963" w:rsidRDefault="00962C24">
      <w:pPr>
        <w:spacing w:line="257" w:lineRule="atLeast"/>
        <w:ind w:left="360" w:hanging="360"/>
        <w:jc w:val="center"/>
        <w:rPr>
          <w:color w:val="000000"/>
          <w:szCs w:val="24"/>
        </w:rPr>
      </w:pPr>
      <w:r>
        <w:rPr>
          <w:b/>
          <w:bCs/>
          <w:color w:val="000000"/>
          <w:szCs w:val="24"/>
        </w:rPr>
        <w:t>7.1.  Garantiniai terminai (jei taikoma)</w:t>
      </w:r>
    </w:p>
    <w:p w14:paraId="7DFE6315" w14:textId="77777777" w:rsidR="00960963" w:rsidRDefault="00960963">
      <w:pPr>
        <w:spacing w:line="257" w:lineRule="atLeast"/>
        <w:ind w:left="360" w:firstLine="62"/>
        <w:rPr>
          <w:color w:val="000000"/>
          <w:szCs w:val="24"/>
        </w:rPr>
      </w:pPr>
    </w:p>
    <w:p w14:paraId="232C2094" w14:textId="77777777" w:rsidR="00960963" w:rsidRDefault="00962C24">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EEAA2A8" w14:textId="77777777" w:rsidR="00960963" w:rsidRDefault="00962C24">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A6EFF84" w14:textId="77777777" w:rsidR="00960963" w:rsidRDefault="00962C24">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F4D47CA" w14:textId="77777777" w:rsidR="00960963" w:rsidRDefault="00960963">
      <w:pPr>
        <w:spacing w:line="257" w:lineRule="atLeast"/>
        <w:ind w:firstLine="62"/>
        <w:jc w:val="both"/>
        <w:rPr>
          <w:color w:val="000000"/>
          <w:szCs w:val="24"/>
        </w:rPr>
      </w:pPr>
    </w:p>
    <w:p w14:paraId="62C7EC3E" w14:textId="77777777" w:rsidR="00960963" w:rsidRDefault="00962C24">
      <w:pPr>
        <w:spacing w:line="257" w:lineRule="atLeast"/>
        <w:jc w:val="center"/>
        <w:rPr>
          <w:color w:val="000000"/>
          <w:szCs w:val="24"/>
        </w:rPr>
      </w:pPr>
      <w:r>
        <w:rPr>
          <w:b/>
          <w:bCs/>
          <w:color w:val="000000"/>
          <w:szCs w:val="24"/>
        </w:rPr>
        <w:t>7.2.  Pretenzijos dėl Prekių trūkumų</w:t>
      </w:r>
    </w:p>
    <w:p w14:paraId="2ABEFAE4" w14:textId="77777777" w:rsidR="00960963" w:rsidRDefault="00960963">
      <w:pPr>
        <w:spacing w:line="257" w:lineRule="atLeast"/>
        <w:ind w:firstLine="62"/>
        <w:jc w:val="both"/>
        <w:rPr>
          <w:color w:val="000000"/>
          <w:szCs w:val="24"/>
        </w:rPr>
      </w:pPr>
    </w:p>
    <w:p w14:paraId="7BABB3AC" w14:textId="5248AEDA" w:rsidR="00960963" w:rsidRDefault="00962C24">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518CC31" w14:textId="77777777" w:rsidR="00960963" w:rsidRDefault="00962C24">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35E2D46" w14:textId="77777777" w:rsidR="00960963" w:rsidRDefault="00962C24">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EFB961E" w14:textId="77777777" w:rsidR="00960963" w:rsidRDefault="00962C24">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44BAE5DF" w14:textId="77777777" w:rsidR="00960963" w:rsidRDefault="00962C24">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51118848" w14:textId="77777777" w:rsidR="00960963" w:rsidRDefault="00962C24">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28A61E0E" w14:textId="77777777" w:rsidR="00960963" w:rsidRDefault="00962C24">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07DBC825" w14:textId="77777777" w:rsidR="00960963" w:rsidRDefault="00960963">
      <w:pPr>
        <w:rPr>
          <w:sz w:val="14"/>
          <w:szCs w:val="14"/>
        </w:rPr>
      </w:pPr>
    </w:p>
    <w:p w14:paraId="1599EABE" w14:textId="77777777" w:rsidR="00960963" w:rsidRDefault="00960963">
      <w:pPr>
        <w:spacing w:line="257" w:lineRule="atLeast"/>
        <w:ind w:firstLine="62"/>
        <w:jc w:val="both"/>
        <w:rPr>
          <w:color w:val="000000"/>
          <w:szCs w:val="24"/>
        </w:rPr>
      </w:pPr>
    </w:p>
    <w:p w14:paraId="4CCF3072" w14:textId="77777777" w:rsidR="00960963" w:rsidRDefault="00962C24">
      <w:pPr>
        <w:spacing w:line="257" w:lineRule="atLeast"/>
        <w:jc w:val="center"/>
        <w:rPr>
          <w:color w:val="000000"/>
          <w:szCs w:val="24"/>
        </w:rPr>
      </w:pPr>
      <w:r>
        <w:rPr>
          <w:b/>
          <w:bCs/>
          <w:color w:val="000000"/>
          <w:szCs w:val="24"/>
        </w:rPr>
        <w:t>7.3.  Prekių trūkumų šalinimas</w:t>
      </w:r>
    </w:p>
    <w:p w14:paraId="438272CF" w14:textId="77777777" w:rsidR="00960963" w:rsidRDefault="00960963">
      <w:pPr>
        <w:spacing w:line="257" w:lineRule="atLeast"/>
        <w:ind w:firstLine="62"/>
        <w:jc w:val="both"/>
        <w:rPr>
          <w:color w:val="000000"/>
          <w:szCs w:val="24"/>
        </w:rPr>
      </w:pPr>
    </w:p>
    <w:p w14:paraId="7E7B5087" w14:textId="77777777" w:rsidR="00960963" w:rsidRDefault="00962C24">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5BCD495F" w14:textId="77777777" w:rsidR="00960963" w:rsidRDefault="00962C24">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D84A4F0" w14:textId="77777777" w:rsidR="00960963" w:rsidRDefault="00962C24">
      <w:pPr>
        <w:spacing w:line="257" w:lineRule="atLeast"/>
        <w:jc w:val="both"/>
        <w:rPr>
          <w:color w:val="000000"/>
          <w:szCs w:val="24"/>
        </w:rPr>
      </w:pPr>
      <w:r>
        <w:rPr>
          <w:color w:val="000000"/>
          <w:szCs w:val="24"/>
        </w:rPr>
        <w:t>7.3.3. Sutaisytoje Prekių dalyje pakartotinai nustačius Prekių trūkumų, Tiekėjas privalo pakeisti Prekes naujomis kokybiškomis Prekėmis, nebent Pirkėjas raštu sutiktų Prekes dar kartą taisyti.</w:t>
      </w:r>
    </w:p>
    <w:p w14:paraId="14B88CD1" w14:textId="77777777" w:rsidR="00960963" w:rsidRDefault="00962C24">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06FEEAB2" w14:textId="77777777" w:rsidR="00960963" w:rsidRDefault="00962C24">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C7E6E0D" w14:textId="77777777" w:rsidR="00960963" w:rsidRDefault="00962C24">
      <w:pPr>
        <w:spacing w:line="257" w:lineRule="atLeast"/>
        <w:jc w:val="both"/>
        <w:rPr>
          <w:color w:val="000000"/>
          <w:szCs w:val="24"/>
        </w:rPr>
      </w:pPr>
      <w:r>
        <w:rPr>
          <w:color w:val="000000"/>
          <w:szCs w:val="24"/>
        </w:rPr>
        <w:t>7.3.6. Tiekėjas, pašalinęs visus Prekių trūkumus, privalo apie tai informuoti Pirkėją.</w:t>
      </w:r>
    </w:p>
    <w:p w14:paraId="1950DC31" w14:textId="77777777" w:rsidR="00960963" w:rsidRDefault="00962C24">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4E1BF3D4" w14:textId="77777777" w:rsidR="00960963" w:rsidRDefault="00960963">
      <w:pPr>
        <w:spacing w:line="257" w:lineRule="atLeast"/>
        <w:ind w:firstLine="62"/>
        <w:jc w:val="both"/>
        <w:rPr>
          <w:color w:val="000000"/>
          <w:szCs w:val="24"/>
        </w:rPr>
      </w:pPr>
    </w:p>
    <w:p w14:paraId="2165F66A" w14:textId="77777777" w:rsidR="00960963" w:rsidRDefault="00962C24">
      <w:pPr>
        <w:spacing w:line="257" w:lineRule="atLeast"/>
        <w:jc w:val="center"/>
        <w:rPr>
          <w:color w:val="000000"/>
          <w:szCs w:val="24"/>
        </w:rPr>
      </w:pPr>
      <w:r>
        <w:rPr>
          <w:b/>
          <w:bCs/>
          <w:color w:val="000000"/>
          <w:szCs w:val="24"/>
        </w:rPr>
        <w:t>7.4.  Pirkėjo teisės, Tiekėjui nepašalinus Prekių trūkumų</w:t>
      </w:r>
    </w:p>
    <w:p w14:paraId="5FAB17A6" w14:textId="77777777" w:rsidR="00960963" w:rsidRDefault="00960963">
      <w:pPr>
        <w:spacing w:line="257" w:lineRule="atLeast"/>
        <w:ind w:firstLine="62"/>
        <w:jc w:val="both"/>
        <w:rPr>
          <w:color w:val="000000"/>
          <w:szCs w:val="24"/>
        </w:rPr>
      </w:pPr>
    </w:p>
    <w:p w14:paraId="41B71EA9" w14:textId="77777777" w:rsidR="00960963" w:rsidRDefault="00962C24">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29200DB1" w14:textId="77777777" w:rsidR="00960963" w:rsidRDefault="00962C24">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4DBA000A" w14:textId="77777777" w:rsidR="00960963" w:rsidRDefault="00962C24">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73A05712" w14:textId="77777777" w:rsidR="00960963" w:rsidRDefault="00962C24">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69394CC4" w14:textId="77777777" w:rsidR="00960963" w:rsidRDefault="00962C24">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5642E586" w14:textId="77777777" w:rsidR="00960963" w:rsidRDefault="00962C24">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5F6C3C37" w14:textId="77777777" w:rsidR="00960963" w:rsidRDefault="00962C24">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564EF175" w14:textId="77777777" w:rsidR="00960963" w:rsidRDefault="00960963">
      <w:pPr>
        <w:spacing w:line="257" w:lineRule="atLeast"/>
        <w:ind w:firstLine="62"/>
        <w:jc w:val="both"/>
        <w:rPr>
          <w:color w:val="000000"/>
          <w:szCs w:val="24"/>
        </w:rPr>
      </w:pPr>
    </w:p>
    <w:p w14:paraId="2D91E96D" w14:textId="77777777" w:rsidR="00960963" w:rsidRDefault="00962C24">
      <w:pPr>
        <w:spacing w:line="257" w:lineRule="atLeast"/>
        <w:jc w:val="center"/>
        <w:rPr>
          <w:color w:val="000000"/>
          <w:szCs w:val="24"/>
        </w:rPr>
      </w:pPr>
      <w:r>
        <w:rPr>
          <w:b/>
          <w:bCs/>
          <w:caps/>
          <w:color w:val="000000"/>
          <w:szCs w:val="24"/>
        </w:rPr>
        <w:t>8.  PRISTATYMO TERMINAI</w:t>
      </w:r>
    </w:p>
    <w:p w14:paraId="51B4BEDB" w14:textId="77777777" w:rsidR="00960963" w:rsidRDefault="00960963">
      <w:pPr>
        <w:spacing w:line="257" w:lineRule="atLeast"/>
        <w:ind w:firstLine="62"/>
        <w:rPr>
          <w:color w:val="000000"/>
          <w:szCs w:val="24"/>
        </w:rPr>
      </w:pPr>
    </w:p>
    <w:p w14:paraId="1E0AC39C" w14:textId="77777777" w:rsidR="00960963" w:rsidRDefault="00962C24">
      <w:pPr>
        <w:spacing w:line="257" w:lineRule="atLeast"/>
        <w:jc w:val="center"/>
        <w:rPr>
          <w:color w:val="000000"/>
          <w:szCs w:val="24"/>
        </w:rPr>
      </w:pPr>
      <w:r>
        <w:rPr>
          <w:b/>
          <w:bCs/>
          <w:color w:val="000000"/>
          <w:szCs w:val="24"/>
        </w:rPr>
        <w:t>8.1.  Pristatymo terminai ir Prekių tiekimo grafikas</w:t>
      </w:r>
    </w:p>
    <w:p w14:paraId="1DFEE84E" w14:textId="77777777" w:rsidR="00960963" w:rsidRDefault="00960963">
      <w:pPr>
        <w:spacing w:line="257" w:lineRule="atLeast"/>
        <w:ind w:firstLine="62"/>
        <w:jc w:val="both"/>
        <w:rPr>
          <w:color w:val="000000"/>
          <w:szCs w:val="24"/>
        </w:rPr>
      </w:pPr>
    </w:p>
    <w:p w14:paraId="5722A764" w14:textId="77777777" w:rsidR="00960963" w:rsidRDefault="00962C24">
      <w:pPr>
        <w:spacing w:line="257" w:lineRule="atLeast"/>
        <w:jc w:val="both"/>
        <w:rPr>
          <w:color w:val="000000"/>
          <w:szCs w:val="24"/>
        </w:rPr>
      </w:pPr>
      <w:r>
        <w:rPr>
          <w:color w:val="000000"/>
          <w:szCs w:val="24"/>
        </w:rPr>
        <w:t>8.1.1. Tiekėjas privalo pristatyti Prekes laikydamasis terminų, nurodytų Specialiosiose sąlygose.</w:t>
      </w:r>
    </w:p>
    <w:p w14:paraId="677C83DD" w14:textId="77777777" w:rsidR="00960963" w:rsidRDefault="00962C24">
      <w:pPr>
        <w:spacing w:line="257" w:lineRule="atLeast"/>
        <w:jc w:val="both"/>
        <w:rPr>
          <w:color w:val="000000"/>
          <w:szCs w:val="24"/>
        </w:rPr>
      </w:pPr>
      <w:r>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2EDB9BA3" w14:textId="77777777" w:rsidR="00960963" w:rsidRDefault="00962C24">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39EE9AB3" w14:textId="77777777" w:rsidR="00960963" w:rsidRDefault="00960963">
      <w:pPr>
        <w:spacing w:line="257" w:lineRule="atLeast"/>
        <w:ind w:firstLine="62"/>
        <w:jc w:val="both"/>
        <w:rPr>
          <w:color w:val="000000"/>
          <w:szCs w:val="24"/>
        </w:rPr>
      </w:pPr>
    </w:p>
    <w:p w14:paraId="11B1A0BE" w14:textId="77777777" w:rsidR="00960963" w:rsidRDefault="00962C24">
      <w:pPr>
        <w:spacing w:line="257" w:lineRule="atLeast"/>
        <w:jc w:val="center"/>
        <w:rPr>
          <w:color w:val="000000"/>
          <w:szCs w:val="24"/>
        </w:rPr>
      </w:pPr>
      <w:r>
        <w:rPr>
          <w:b/>
          <w:bCs/>
          <w:color w:val="000000"/>
          <w:szCs w:val="24"/>
        </w:rPr>
        <w:t>8.2.  Netesybos už Prekių pristatymo vėlavimą</w:t>
      </w:r>
    </w:p>
    <w:p w14:paraId="66705916" w14:textId="77777777" w:rsidR="00960963" w:rsidRDefault="00960963">
      <w:pPr>
        <w:spacing w:line="257" w:lineRule="atLeast"/>
        <w:ind w:firstLine="62"/>
        <w:jc w:val="both"/>
        <w:rPr>
          <w:color w:val="000000"/>
          <w:szCs w:val="24"/>
        </w:rPr>
      </w:pPr>
    </w:p>
    <w:p w14:paraId="7F168671" w14:textId="77777777" w:rsidR="00960963" w:rsidRDefault="00962C24">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1E309B02" w14:textId="77777777" w:rsidR="00960963" w:rsidRDefault="00962C24">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49B75C3D" w14:textId="77777777" w:rsidR="00960963" w:rsidRDefault="00962C24">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A5A7910" w14:textId="77777777" w:rsidR="00960963" w:rsidRDefault="00960963">
      <w:pPr>
        <w:spacing w:line="257" w:lineRule="atLeast"/>
        <w:ind w:firstLine="62"/>
        <w:jc w:val="both"/>
        <w:rPr>
          <w:color w:val="000000"/>
          <w:szCs w:val="24"/>
        </w:rPr>
      </w:pPr>
    </w:p>
    <w:p w14:paraId="1BE319AE" w14:textId="77777777" w:rsidR="00960963" w:rsidRDefault="00962C24">
      <w:pPr>
        <w:spacing w:line="257" w:lineRule="atLeast"/>
        <w:jc w:val="center"/>
        <w:rPr>
          <w:color w:val="000000"/>
          <w:szCs w:val="24"/>
        </w:rPr>
      </w:pPr>
      <w:r>
        <w:rPr>
          <w:b/>
          <w:bCs/>
          <w:caps/>
          <w:color w:val="000000"/>
          <w:szCs w:val="24"/>
        </w:rPr>
        <w:t>9.  PRIEVOLIŲ PAGAL SUTARTĮ ĮVYKDYMO UŽTIKRINIMO BŪDAI</w:t>
      </w:r>
    </w:p>
    <w:p w14:paraId="725CEAE5" w14:textId="77777777" w:rsidR="00960963" w:rsidRDefault="00960963">
      <w:pPr>
        <w:spacing w:line="257" w:lineRule="atLeast"/>
        <w:ind w:firstLine="62"/>
        <w:rPr>
          <w:color w:val="000000"/>
          <w:szCs w:val="24"/>
        </w:rPr>
      </w:pPr>
    </w:p>
    <w:p w14:paraId="71AC465A" w14:textId="77777777" w:rsidR="00960963" w:rsidRDefault="00962C24">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913F1F0" w14:textId="77777777" w:rsidR="00960963" w:rsidRDefault="00960963">
      <w:pPr>
        <w:spacing w:line="257" w:lineRule="atLeast"/>
        <w:ind w:firstLine="62"/>
        <w:jc w:val="both"/>
        <w:rPr>
          <w:color w:val="000000"/>
          <w:szCs w:val="24"/>
        </w:rPr>
      </w:pPr>
    </w:p>
    <w:p w14:paraId="0D357F26" w14:textId="77777777" w:rsidR="00960963" w:rsidRDefault="00962C24">
      <w:pPr>
        <w:spacing w:line="257" w:lineRule="atLeast"/>
        <w:jc w:val="center"/>
        <w:rPr>
          <w:color w:val="000000"/>
          <w:szCs w:val="24"/>
        </w:rPr>
      </w:pPr>
      <w:r>
        <w:rPr>
          <w:b/>
          <w:bCs/>
          <w:caps/>
          <w:color w:val="000000"/>
          <w:szCs w:val="24"/>
        </w:rPr>
        <w:t>10.  SUTARTIES ĮVYKDYMO UŽTIKRINIMAS (JEI TAIKOMA)</w:t>
      </w:r>
    </w:p>
    <w:p w14:paraId="585B8B20" w14:textId="77777777" w:rsidR="00960963" w:rsidRDefault="00960963">
      <w:pPr>
        <w:spacing w:line="257" w:lineRule="atLeast"/>
        <w:ind w:firstLine="62"/>
        <w:jc w:val="both"/>
        <w:rPr>
          <w:color w:val="000000"/>
          <w:szCs w:val="24"/>
        </w:rPr>
      </w:pPr>
    </w:p>
    <w:p w14:paraId="4AF53EEA" w14:textId="77777777" w:rsidR="00960963" w:rsidRDefault="00962C24">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D7B6D40" w14:textId="77777777" w:rsidR="00960963" w:rsidRDefault="00962C24">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31B0CB6" w14:textId="77777777" w:rsidR="00960963" w:rsidRDefault="00962C24">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7FC3817F" w14:textId="77777777" w:rsidR="00960963" w:rsidRDefault="00962C24">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A4BEE1C" w14:textId="77777777" w:rsidR="00960963" w:rsidRDefault="00962C24">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DFA5D26" w14:textId="77777777" w:rsidR="00960963" w:rsidRDefault="00962C24">
      <w:pPr>
        <w:spacing w:line="257" w:lineRule="atLeast"/>
        <w:jc w:val="both"/>
        <w:textAlignment w:val="baseline"/>
        <w:rPr>
          <w:color w:val="000000"/>
          <w:szCs w:val="24"/>
        </w:rPr>
      </w:pPr>
      <w:r>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8D43E64" w14:textId="77777777" w:rsidR="00960963" w:rsidRDefault="00962C24">
      <w:pPr>
        <w:spacing w:line="257" w:lineRule="atLeast"/>
        <w:jc w:val="both"/>
        <w:textAlignment w:val="baseline"/>
        <w:rPr>
          <w:color w:val="000000"/>
          <w:szCs w:val="24"/>
        </w:rPr>
      </w:pPr>
      <w:r>
        <w:rPr>
          <w:color w:val="000000"/>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16A5605" w14:textId="77777777" w:rsidR="00960963" w:rsidRDefault="00962C24">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1772F9E7" w14:textId="77777777" w:rsidR="00960963" w:rsidRDefault="00962C24">
      <w:pPr>
        <w:spacing w:line="257" w:lineRule="atLeast"/>
        <w:jc w:val="both"/>
        <w:textAlignment w:val="baseline"/>
        <w:rPr>
          <w:color w:val="000000"/>
          <w:szCs w:val="24"/>
        </w:rPr>
      </w:pPr>
      <w:r>
        <w:rPr>
          <w:color w:val="000000"/>
          <w:szCs w:val="24"/>
        </w:rPr>
        <w:t>10.8. Sutarties įvykdymo užtikrinimo suma turi būti nurodoma ir išmokama eurais. </w:t>
      </w:r>
    </w:p>
    <w:p w14:paraId="30E9BE9A" w14:textId="77777777" w:rsidR="00960963" w:rsidRDefault="00962C24">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1241EFD1" w14:textId="77777777" w:rsidR="00960963" w:rsidRDefault="00962C24">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0699DE8D" w14:textId="77777777" w:rsidR="00960963" w:rsidRDefault="00962C24">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7FB6E7C" w14:textId="77777777" w:rsidR="00960963" w:rsidRDefault="00962C24">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3CA6BC7" w14:textId="77777777" w:rsidR="00960963" w:rsidRDefault="00962C24">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7959E3D" w14:textId="77777777" w:rsidR="00960963" w:rsidRDefault="00962C24">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1E4680B" w14:textId="77777777" w:rsidR="00960963" w:rsidRDefault="00962C24">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2785EB0" w14:textId="77777777" w:rsidR="00960963" w:rsidRDefault="00962C24">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3ED566F8" w14:textId="77777777" w:rsidR="00960963" w:rsidRDefault="00962C24">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1BDC1A8D" w14:textId="77777777" w:rsidR="00960963" w:rsidRDefault="00962C24">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65F3609F" w14:textId="77777777" w:rsidR="00960963" w:rsidRDefault="00962C24">
      <w:pPr>
        <w:spacing w:line="257" w:lineRule="atLeast"/>
        <w:jc w:val="both"/>
        <w:textAlignment w:val="baseline"/>
        <w:rPr>
          <w:color w:val="000000"/>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4CEA5F4" w14:textId="77777777" w:rsidR="00960963" w:rsidRDefault="00962C24">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46C15496" w14:textId="77777777" w:rsidR="00960963" w:rsidRDefault="00960963">
      <w:pPr>
        <w:spacing w:line="257" w:lineRule="atLeast"/>
        <w:ind w:firstLine="62"/>
        <w:jc w:val="both"/>
        <w:textAlignment w:val="baseline"/>
        <w:rPr>
          <w:color w:val="000000"/>
          <w:szCs w:val="24"/>
        </w:rPr>
      </w:pPr>
    </w:p>
    <w:p w14:paraId="01D6DB42" w14:textId="77777777" w:rsidR="00960963" w:rsidRDefault="00962C24">
      <w:pPr>
        <w:spacing w:line="257" w:lineRule="atLeast"/>
        <w:jc w:val="center"/>
        <w:rPr>
          <w:color w:val="000000"/>
          <w:szCs w:val="24"/>
        </w:rPr>
      </w:pPr>
      <w:r>
        <w:rPr>
          <w:b/>
          <w:bCs/>
          <w:caps/>
          <w:color w:val="000000"/>
          <w:szCs w:val="24"/>
        </w:rPr>
        <w:t>11.  SUTARTIES KAINA IR JOS PERSKAIČIAVIMAS</w:t>
      </w:r>
    </w:p>
    <w:p w14:paraId="2AA62182" w14:textId="77777777" w:rsidR="00960963" w:rsidRDefault="00960963">
      <w:pPr>
        <w:spacing w:line="257" w:lineRule="atLeast"/>
        <w:ind w:firstLine="62"/>
        <w:jc w:val="both"/>
        <w:rPr>
          <w:color w:val="000000"/>
          <w:szCs w:val="24"/>
        </w:rPr>
      </w:pPr>
    </w:p>
    <w:p w14:paraId="42604A5A" w14:textId="77777777" w:rsidR="00960963" w:rsidRDefault="00962C24">
      <w:pPr>
        <w:spacing w:line="257" w:lineRule="atLeast"/>
        <w:jc w:val="both"/>
        <w:rPr>
          <w:color w:val="000000"/>
          <w:szCs w:val="24"/>
        </w:rPr>
      </w:pPr>
      <w:r>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03112C2D" w14:textId="77777777" w:rsidR="00960963" w:rsidRDefault="00962C24">
      <w:pPr>
        <w:spacing w:line="257" w:lineRule="atLeast"/>
        <w:jc w:val="both"/>
        <w:rPr>
          <w:color w:val="000000"/>
          <w:szCs w:val="24"/>
        </w:rPr>
      </w:pPr>
      <w:r>
        <w:rPr>
          <w:color w:val="000000"/>
          <w:szCs w:val="24"/>
        </w:rPr>
        <w:t>11.2. Pradinės sutarties vertė yra nurodyta Specialiosiose sąlygose.</w:t>
      </w:r>
    </w:p>
    <w:p w14:paraId="44D866C8" w14:textId="77777777" w:rsidR="00960963" w:rsidRDefault="00962C24">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CEBD57C" w14:textId="77777777" w:rsidR="00960963" w:rsidRDefault="00962C24">
      <w:pPr>
        <w:spacing w:line="257" w:lineRule="atLeast"/>
        <w:jc w:val="both"/>
        <w:rPr>
          <w:color w:val="000000"/>
          <w:szCs w:val="24"/>
        </w:rPr>
      </w:pPr>
      <w:r>
        <w:rPr>
          <w:color w:val="000000"/>
          <w:szCs w:val="24"/>
        </w:rPr>
        <w:t>11.4. Sutarties kainos peržiūra atliekama Specialiosiose sąlygose nustatyta tvarka.</w:t>
      </w:r>
    </w:p>
    <w:p w14:paraId="3E69C3D3" w14:textId="77777777" w:rsidR="00960963" w:rsidRDefault="00960963">
      <w:pPr>
        <w:spacing w:line="257" w:lineRule="atLeast"/>
        <w:ind w:firstLine="62"/>
        <w:jc w:val="both"/>
        <w:rPr>
          <w:color w:val="000000"/>
          <w:szCs w:val="24"/>
        </w:rPr>
      </w:pPr>
    </w:p>
    <w:p w14:paraId="7A8A3DF4" w14:textId="77777777" w:rsidR="00960963" w:rsidRDefault="00962C24">
      <w:pPr>
        <w:spacing w:line="257" w:lineRule="atLeast"/>
        <w:jc w:val="center"/>
        <w:rPr>
          <w:color w:val="000000"/>
          <w:szCs w:val="24"/>
        </w:rPr>
      </w:pPr>
      <w:r>
        <w:rPr>
          <w:b/>
          <w:bCs/>
          <w:caps/>
          <w:color w:val="000000"/>
          <w:szCs w:val="24"/>
        </w:rPr>
        <w:t>12.  ATSISKAITYMO TVARKA</w:t>
      </w:r>
    </w:p>
    <w:p w14:paraId="2477C4B6" w14:textId="77777777" w:rsidR="00960963" w:rsidRDefault="00960963">
      <w:pPr>
        <w:spacing w:line="257" w:lineRule="atLeast"/>
        <w:ind w:firstLine="62"/>
        <w:jc w:val="center"/>
        <w:rPr>
          <w:color w:val="000000"/>
          <w:szCs w:val="24"/>
        </w:rPr>
      </w:pPr>
    </w:p>
    <w:p w14:paraId="21C23264" w14:textId="77777777" w:rsidR="00960963" w:rsidRDefault="00962C24">
      <w:pPr>
        <w:spacing w:line="257" w:lineRule="atLeast"/>
        <w:jc w:val="center"/>
        <w:rPr>
          <w:color w:val="000000"/>
          <w:szCs w:val="24"/>
        </w:rPr>
      </w:pPr>
      <w:r>
        <w:rPr>
          <w:b/>
          <w:bCs/>
          <w:color w:val="000000"/>
          <w:szCs w:val="24"/>
        </w:rPr>
        <w:t>12.1.  Išankstinis mokėjimas (avansas) (jei taikoma)</w:t>
      </w:r>
    </w:p>
    <w:p w14:paraId="3213E99D" w14:textId="77777777" w:rsidR="00960963" w:rsidRDefault="00960963">
      <w:pPr>
        <w:spacing w:line="257" w:lineRule="atLeast"/>
        <w:ind w:firstLine="62"/>
        <w:jc w:val="both"/>
        <w:rPr>
          <w:color w:val="000000"/>
          <w:szCs w:val="24"/>
        </w:rPr>
      </w:pPr>
    </w:p>
    <w:p w14:paraId="40F60A38" w14:textId="77777777" w:rsidR="00960963" w:rsidRDefault="00962C24">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39F2EC8C" w14:textId="77777777" w:rsidR="00960963" w:rsidRDefault="00962C24">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37698768" w14:textId="77777777" w:rsidR="00960963" w:rsidRDefault="00962C24">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667C84BC" w14:textId="77777777" w:rsidR="00960963" w:rsidRDefault="00962C24">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51FD05F9" w14:textId="5DDB0A37" w:rsidR="00960963" w:rsidRDefault="00962C24">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2DB0DF3" w14:textId="77777777" w:rsidR="00960963" w:rsidRDefault="00962C24">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8B32414" w14:textId="77777777" w:rsidR="00960963" w:rsidRDefault="00962C24">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B7BF665" w14:textId="77777777" w:rsidR="00960963" w:rsidRDefault="00962C24">
      <w:pPr>
        <w:spacing w:line="257" w:lineRule="atLeast"/>
        <w:jc w:val="both"/>
        <w:textAlignment w:val="baseline"/>
        <w:rPr>
          <w:color w:val="000000"/>
          <w:szCs w:val="24"/>
        </w:rPr>
      </w:pPr>
      <w:r>
        <w:rPr>
          <w:color w:val="000000"/>
          <w:szCs w:val="24"/>
        </w:rPr>
        <w:t>12.1.7. Avanso užtikrinimo suma turi būti nurodoma ir išmokama eurais. </w:t>
      </w:r>
    </w:p>
    <w:p w14:paraId="0DA86673" w14:textId="77777777" w:rsidR="00960963" w:rsidRDefault="00962C24">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106EF0AB" w14:textId="77777777" w:rsidR="00960963" w:rsidRDefault="00962C24">
      <w:pPr>
        <w:spacing w:line="257" w:lineRule="atLeast"/>
        <w:jc w:val="both"/>
        <w:textAlignment w:val="baseline"/>
        <w:rPr>
          <w:color w:val="000000"/>
          <w:szCs w:val="24"/>
        </w:rPr>
      </w:pPr>
      <w:r>
        <w:rPr>
          <w:color w:val="000000"/>
          <w:szCs w:val="24"/>
        </w:rPr>
        <w:t>12.1.9. Avanso užtikrinimas, neatitinkantis šiame Sutarties poskyryje nustatytų reikalavimų, nebus priimamas. </w:t>
      </w:r>
    </w:p>
    <w:p w14:paraId="0B138E04" w14:textId="77777777" w:rsidR="00960963" w:rsidRDefault="00962C24">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83BE448" w14:textId="77777777" w:rsidR="00960963" w:rsidRDefault="00962C24">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7CB153CD" w14:textId="77777777" w:rsidR="00960963" w:rsidRDefault="00962C24">
      <w:pPr>
        <w:spacing w:line="257" w:lineRule="atLeast"/>
        <w:jc w:val="both"/>
        <w:textAlignment w:val="baseline"/>
        <w:rPr>
          <w:color w:val="000000"/>
          <w:szCs w:val="24"/>
        </w:rPr>
      </w:pPr>
      <w:r>
        <w:rPr>
          <w:color w:val="000000"/>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9E8E1C6" w14:textId="77777777" w:rsidR="00960963" w:rsidRDefault="00960963">
      <w:pPr>
        <w:spacing w:line="257" w:lineRule="atLeast"/>
        <w:ind w:firstLine="62"/>
        <w:jc w:val="both"/>
        <w:textAlignment w:val="baseline"/>
        <w:rPr>
          <w:color w:val="000000"/>
          <w:szCs w:val="24"/>
        </w:rPr>
      </w:pPr>
    </w:p>
    <w:p w14:paraId="362A3DF9" w14:textId="77777777" w:rsidR="00960963" w:rsidRDefault="00962C24">
      <w:pPr>
        <w:spacing w:line="257" w:lineRule="atLeast"/>
        <w:jc w:val="center"/>
        <w:rPr>
          <w:color w:val="000000"/>
          <w:szCs w:val="24"/>
        </w:rPr>
      </w:pPr>
      <w:r>
        <w:rPr>
          <w:b/>
          <w:bCs/>
          <w:color w:val="000000"/>
          <w:szCs w:val="24"/>
        </w:rPr>
        <w:t>12.2.  Mokėjimų tvarka</w:t>
      </w:r>
    </w:p>
    <w:p w14:paraId="0D985985" w14:textId="77777777" w:rsidR="00960963" w:rsidRDefault="00960963">
      <w:pPr>
        <w:spacing w:line="257" w:lineRule="atLeast"/>
        <w:ind w:firstLine="62"/>
        <w:jc w:val="both"/>
        <w:rPr>
          <w:color w:val="000000"/>
          <w:szCs w:val="24"/>
        </w:rPr>
      </w:pPr>
    </w:p>
    <w:p w14:paraId="28AEF18D" w14:textId="77777777" w:rsidR="00960963" w:rsidRDefault="00962C24">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5A756478" w14:textId="77777777" w:rsidR="00960963" w:rsidRDefault="00962C24">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649C3CEA" w14:textId="77777777" w:rsidR="00960963" w:rsidRDefault="00962C24">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58D9B75F" w14:textId="77777777" w:rsidR="00960963" w:rsidRDefault="00962C24">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335C939A" w14:textId="77777777" w:rsidR="00960963" w:rsidRDefault="00962C24">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0197377E" w14:textId="77777777" w:rsidR="00960963" w:rsidRDefault="00962C24">
      <w:pPr>
        <w:spacing w:line="257" w:lineRule="atLeast"/>
        <w:jc w:val="both"/>
        <w:rPr>
          <w:color w:val="000000"/>
          <w:szCs w:val="24"/>
        </w:rPr>
      </w:pPr>
      <w:r>
        <w:rPr>
          <w:color w:val="000000"/>
          <w:szCs w:val="24"/>
        </w:rPr>
        <w:t>12.2.4. Pirkėjas atlieka mokėjimus už Prekes Specialiosiose sąlygose nustatytais terminais.</w:t>
      </w:r>
    </w:p>
    <w:p w14:paraId="21388743" w14:textId="77777777" w:rsidR="00960963" w:rsidRDefault="00962C24">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10A9C872" w14:textId="77777777" w:rsidR="00960963" w:rsidRDefault="00962C24">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5C7B77BF" w14:textId="77777777" w:rsidR="00960963" w:rsidRDefault="00962C24">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7ADB0AC" w14:textId="77777777" w:rsidR="00960963" w:rsidRDefault="00960963">
      <w:pPr>
        <w:spacing w:line="257" w:lineRule="atLeast"/>
        <w:ind w:firstLine="62"/>
        <w:jc w:val="both"/>
        <w:rPr>
          <w:color w:val="000000"/>
          <w:szCs w:val="24"/>
        </w:rPr>
      </w:pPr>
    </w:p>
    <w:p w14:paraId="2D5F5CD9" w14:textId="77777777" w:rsidR="00960963" w:rsidRDefault="00962C24">
      <w:pPr>
        <w:spacing w:line="257" w:lineRule="atLeast"/>
        <w:jc w:val="center"/>
        <w:rPr>
          <w:color w:val="000000"/>
          <w:szCs w:val="24"/>
        </w:rPr>
      </w:pPr>
      <w:r>
        <w:rPr>
          <w:b/>
          <w:bCs/>
          <w:color w:val="000000"/>
          <w:szCs w:val="24"/>
        </w:rPr>
        <w:t>12.3.  Kiti atsiskaitymo klausimai</w:t>
      </w:r>
    </w:p>
    <w:p w14:paraId="3E79CAAC" w14:textId="77777777" w:rsidR="00960963" w:rsidRDefault="00960963">
      <w:pPr>
        <w:spacing w:line="257" w:lineRule="atLeast"/>
        <w:ind w:firstLine="62"/>
        <w:jc w:val="both"/>
        <w:rPr>
          <w:color w:val="000000"/>
          <w:szCs w:val="24"/>
        </w:rPr>
      </w:pPr>
    </w:p>
    <w:p w14:paraId="6160FA28" w14:textId="77777777" w:rsidR="00960963" w:rsidRDefault="00962C24">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6069A9EB" w14:textId="77777777" w:rsidR="00960963" w:rsidRDefault="00962C24">
      <w:pPr>
        <w:spacing w:line="257" w:lineRule="atLeast"/>
        <w:jc w:val="both"/>
        <w:rPr>
          <w:color w:val="000000"/>
          <w:szCs w:val="24"/>
        </w:rPr>
      </w:pPr>
      <w:r>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0A890F5" w14:textId="77777777" w:rsidR="00960963" w:rsidRDefault="00962C24">
      <w:pPr>
        <w:spacing w:line="257" w:lineRule="atLeast"/>
        <w:jc w:val="both"/>
        <w:rPr>
          <w:color w:val="000000"/>
          <w:szCs w:val="24"/>
        </w:rPr>
      </w:pPr>
      <w:r>
        <w:rPr>
          <w:color w:val="000000"/>
          <w:szCs w:val="24"/>
        </w:rPr>
        <w:t>12.3.3. Visi mokėjimai pagal Sutartį atliekami eurais.</w:t>
      </w:r>
    </w:p>
    <w:p w14:paraId="6DCDF91E" w14:textId="77777777" w:rsidR="00960963" w:rsidRDefault="00962C24">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11DAE63E" w14:textId="77777777" w:rsidR="00960963" w:rsidRDefault="00960963">
      <w:pPr>
        <w:spacing w:line="257" w:lineRule="atLeast"/>
        <w:ind w:firstLine="62"/>
        <w:jc w:val="both"/>
        <w:rPr>
          <w:color w:val="000000"/>
          <w:szCs w:val="24"/>
        </w:rPr>
      </w:pPr>
    </w:p>
    <w:p w14:paraId="15BF9332" w14:textId="77777777" w:rsidR="00960963" w:rsidRDefault="00962C24">
      <w:pPr>
        <w:spacing w:line="257" w:lineRule="atLeast"/>
        <w:jc w:val="center"/>
        <w:rPr>
          <w:color w:val="000000"/>
          <w:szCs w:val="24"/>
        </w:rPr>
      </w:pPr>
      <w:r>
        <w:rPr>
          <w:b/>
          <w:bCs/>
          <w:caps/>
          <w:color w:val="000000"/>
          <w:szCs w:val="24"/>
        </w:rPr>
        <w:t>13.  KONFIDENCIALI INFORMACIJA</w:t>
      </w:r>
    </w:p>
    <w:p w14:paraId="717EA141" w14:textId="77777777" w:rsidR="00960963" w:rsidRDefault="00960963">
      <w:pPr>
        <w:spacing w:line="257" w:lineRule="atLeast"/>
        <w:ind w:firstLine="62"/>
        <w:jc w:val="both"/>
        <w:rPr>
          <w:color w:val="000000"/>
          <w:szCs w:val="24"/>
        </w:rPr>
      </w:pPr>
    </w:p>
    <w:p w14:paraId="21FD2E61" w14:textId="77777777" w:rsidR="00960963" w:rsidRDefault="00962C24">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8E90B25" w14:textId="77777777" w:rsidR="00960963" w:rsidRDefault="00962C24">
      <w:pPr>
        <w:spacing w:line="257" w:lineRule="atLeast"/>
        <w:jc w:val="both"/>
        <w:rPr>
          <w:color w:val="000000"/>
          <w:szCs w:val="24"/>
        </w:rPr>
      </w:pPr>
      <w:r>
        <w:rPr>
          <w:color w:val="000000"/>
          <w:szCs w:val="24"/>
        </w:rPr>
        <w:t>13.2.  Šalis turi teisę atskleisti kitos Šalies konfidencialią informaciją šiais atvejais:</w:t>
      </w:r>
    </w:p>
    <w:p w14:paraId="6F5D3DFD" w14:textId="77777777" w:rsidR="00960963" w:rsidRDefault="00962C24">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72011E9" w14:textId="1E45A76E" w:rsidR="00960963" w:rsidRDefault="00962C24">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45C135A" w14:textId="77777777" w:rsidR="00960963" w:rsidRDefault="00962C24">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B5F3943" w14:textId="77777777" w:rsidR="00960963" w:rsidRDefault="00962C24">
      <w:pPr>
        <w:spacing w:line="257" w:lineRule="atLeast"/>
        <w:jc w:val="both"/>
        <w:rPr>
          <w:color w:val="000000"/>
          <w:szCs w:val="24"/>
        </w:rPr>
      </w:pPr>
      <w:r>
        <w:rPr>
          <w:color w:val="000000"/>
          <w:szCs w:val="24"/>
        </w:rPr>
        <w:t>13.4. Šalis atsako:</w:t>
      </w:r>
    </w:p>
    <w:p w14:paraId="3F24A9D0" w14:textId="77777777" w:rsidR="00960963" w:rsidRDefault="00962C24">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7C936EBE" w14:textId="77777777" w:rsidR="00960963" w:rsidRDefault="00962C24">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3F0C7B97" w14:textId="77777777" w:rsidR="00960963" w:rsidRDefault="00962C24">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5CEE2067" w14:textId="77777777" w:rsidR="00960963" w:rsidRDefault="00960963">
      <w:pPr>
        <w:spacing w:line="257" w:lineRule="atLeast"/>
        <w:ind w:firstLine="62"/>
        <w:jc w:val="both"/>
        <w:rPr>
          <w:color w:val="000000"/>
          <w:szCs w:val="24"/>
        </w:rPr>
      </w:pPr>
    </w:p>
    <w:p w14:paraId="365DF360" w14:textId="77777777" w:rsidR="00960963" w:rsidRDefault="00962C24">
      <w:pPr>
        <w:spacing w:line="257" w:lineRule="atLeast"/>
        <w:jc w:val="center"/>
        <w:rPr>
          <w:color w:val="000000"/>
          <w:szCs w:val="24"/>
        </w:rPr>
      </w:pPr>
      <w:r>
        <w:rPr>
          <w:b/>
          <w:bCs/>
          <w:caps/>
          <w:color w:val="000000"/>
          <w:szCs w:val="24"/>
        </w:rPr>
        <w:t>14.  ASMENS DUOMENŲ APSAUGA</w:t>
      </w:r>
    </w:p>
    <w:p w14:paraId="4D4E6930" w14:textId="77777777" w:rsidR="00960963" w:rsidRDefault="00960963">
      <w:pPr>
        <w:spacing w:line="257" w:lineRule="atLeast"/>
        <w:ind w:firstLine="62"/>
        <w:jc w:val="both"/>
        <w:rPr>
          <w:color w:val="000000"/>
          <w:szCs w:val="24"/>
        </w:rPr>
      </w:pPr>
    </w:p>
    <w:p w14:paraId="542642EF" w14:textId="77777777" w:rsidR="00960963" w:rsidRDefault="00962C24">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5AE2A543" w14:textId="77777777" w:rsidR="00960963" w:rsidRDefault="00962C24">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3EADE65" w14:textId="77777777" w:rsidR="00960963" w:rsidRDefault="00960963">
      <w:pPr>
        <w:spacing w:line="257" w:lineRule="atLeast"/>
        <w:ind w:left="360" w:firstLine="115"/>
        <w:jc w:val="both"/>
        <w:rPr>
          <w:color w:val="000000"/>
          <w:szCs w:val="24"/>
        </w:rPr>
      </w:pPr>
    </w:p>
    <w:p w14:paraId="2462A77A" w14:textId="77777777" w:rsidR="00960963" w:rsidRDefault="00962C24">
      <w:pPr>
        <w:spacing w:line="257" w:lineRule="atLeast"/>
        <w:jc w:val="center"/>
        <w:rPr>
          <w:color w:val="000000"/>
          <w:szCs w:val="24"/>
        </w:rPr>
      </w:pPr>
      <w:r>
        <w:rPr>
          <w:b/>
          <w:bCs/>
          <w:caps/>
          <w:color w:val="000000"/>
          <w:szCs w:val="24"/>
        </w:rPr>
        <w:t>15.  INTELEKTINĖ NUOSAVYBĖ</w:t>
      </w:r>
    </w:p>
    <w:p w14:paraId="77BFC48A" w14:textId="77777777" w:rsidR="00960963" w:rsidRDefault="00960963">
      <w:pPr>
        <w:spacing w:line="257" w:lineRule="atLeast"/>
        <w:ind w:firstLine="62"/>
        <w:jc w:val="both"/>
        <w:rPr>
          <w:color w:val="000000"/>
          <w:szCs w:val="24"/>
        </w:rPr>
      </w:pPr>
    </w:p>
    <w:p w14:paraId="12E3DE71" w14:textId="77777777" w:rsidR="00960963" w:rsidRDefault="00962C24">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AD955B7" w14:textId="77777777" w:rsidR="00960963" w:rsidRDefault="00962C24">
      <w:pPr>
        <w:spacing w:line="257" w:lineRule="atLeast"/>
        <w:jc w:val="both"/>
        <w:textAlignment w:val="baseline"/>
        <w:rPr>
          <w:color w:val="000000"/>
          <w:szCs w:val="24"/>
        </w:rPr>
      </w:pPr>
      <w:r>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r>
        <w:rPr>
          <w:i/>
          <w:iCs/>
          <w:color w:val="000000"/>
          <w:szCs w:val="24"/>
        </w:rPr>
        <w:t>sui generis</w:t>
      </w:r>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EBA1DF5" w14:textId="77777777" w:rsidR="00960963" w:rsidRDefault="00962C24">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151BF6A1" w14:textId="77777777" w:rsidR="00960963" w:rsidRDefault="00960963">
      <w:pPr>
        <w:spacing w:line="257" w:lineRule="atLeast"/>
        <w:ind w:firstLine="62"/>
        <w:jc w:val="both"/>
        <w:textAlignment w:val="baseline"/>
        <w:rPr>
          <w:color w:val="000000"/>
          <w:szCs w:val="24"/>
        </w:rPr>
      </w:pPr>
    </w:p>
    <w:p w14:paraId="6CD141EC" w14:textId="77777777" w:rsidR="00960963" w:rsidRDefault="00962C24">
      <w:pPr>
        <w:spacing w:line="257" w:lineRule="atLeast"/>
        <w:jc w:val="center"/>
        <w:rPr>
          <w:color w:val="000000"/>
          <w:szCs w:val="24"/>
        </w:rPr>
      </w:pPr>
      <w:r>
        <w:rPr>
          <w:b/>
          <w:bCs/>
          <w:caps/>
          <w:color w:val="000000"/>
          <w:szCs w:val="24"/>
        </w:rPr>
        <w:t>16.  PAREIŠKIMAI IR GARANTIJOS</w:t>
      </w:r>
    </w:p>
    <w:p w14:paraId="32DAE6DB" w14:textId="77777777" w:rsidR="00960963" w:rsidRDefault="00960963">
      <w:pPr>
        <w:spacing w:line="257" w:lineRule="atLeast"/>
        <w:ind w:firstLine="62"/>
        <w:jc w:val="both"/>
        <w:rPr>
          <w:color w:val="000000"/>
          <w:szCs w:val="24"/>
        </w:rPr>
      </w:pPr>
    </w:p>
    <w:p w14:paraId="12D73D99" w14:textId="77777777" w:rsidR="00960963" w:rsidRDefault="00962C24">
      <w:pPr>
        <w:spacing w:line="257" w:lineRule="atLeast"/>
        <w:jc w:val="both"/>
        <w:rPr>
          <w:color w:val="000000"/>
          <w:szCs w:val="24"/>
        </w:rPr>
      </w:pPr>
      <w:r>
        <w:rPr>
          <w:color w:val="000000"/>
          <w:szCs w:val="24"/>
        </w:rPr>
        <w:t>16.1. Kiekviena iš Šalių pareiškia ir garantuoja kitai Šaliai, kad:</w:t>
      </w:r>
    </w:p>
    <w:p w14:paraId="6662C87B" w14:textId="77777777" w:rsidR="00960963" w:rsidRDefault="00962C24">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76B215D5" w14:textId="77777777" w:rsidR="00960963" w:rsidRDefault="00962C24">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8FC95F3" w14:textId="77777777" w:rsidR="00960963" w:rsidRDefault="00962C24">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D1151A2" w14:textId="77777777" w:rsidR="00960963" w:rsidRDefault="00962C24">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C75A333" w14:textId="77777777" w:rsidR="00960963" w:rsidRDefault="00962C24">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8028C01" w14:textId="77777777" w:rsidR="00960963" w:rsidRDefault="00962C24">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44C1F035" w14:textId="77777777" w:rsidR="00960963" w:rsidRDefault="00962C24">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F290608" w14:textId="77777777" w:rsidR="00960963" w:rsidRDefault="00962C24">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43D94682" w14:textId="77777777" w:rsidR="00960963" w:rsidRDefault="00962C24">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0172CEC2" w14:textId="77777777" w:rsidR="00960963" w:rsidRDefault="00960963">
      <w:pPr>
        <w:rPr>
          <w:sz w:val="14"/>
          <w:szCs w:val="14"/>
        </w:rPr>
      </w:pPr>
    </w:p>
    <w:p w14:paraId="2C72A0AD" w14:textId="77777777" w:rsidR="00960963" w:rsidRDefault="00960963">
      <w:pPr>
        <w:spacing w:line="257" w:lineRule="atLeast"/>
        <w:ind w:firstLine="62"/>
        <w:jc w:val="both"/>
        <w:rPr>
          <w:color w:val="000000"/>
          <w:szCs w:val="24"/>
        </w:rPr>
      </w:pPr>
    </w:p>
    <w:p w14:paraId="448AC92B" w14:textId="77777777" w:rsidR="00960963" w:rsidRDefault="00962C24">
      <w:pPr>
        <w:spacing w:line="257" w:lineRule="atLeast"/>
        <w:jc w:val="center"/>
        <w:rPr>
          <w:color w:val="000000"/>
          <w:szCs w:val="24"/>
        </w:rPr>
      </w:pPr>
      <w:r>
        <w:rPr>
          <w:b/>
          <w:bCs/>
          <w:caps/>
          <w:color w:val="000000"/>
          <w:szCs w:val="24"/>
        </w:rPr>
        <w:t>17.  BENDRIEJI ATSAKOMYBĖS KLAUSIMAI</w:t>
      </w:r>
    </w:p>
    <w:p w14:paraId="1B543E11" w14:textId="77777777" w:rsidR="00960963" w:rsidRDefault="00960963">
      <w:pPr>
        <w:spacing w:line="257" w:lineRule="atLeast"/>
        <w:ind w:firstLine="62"/>
        <w:jc w:val="both"/>
        <w:rPr>
          <w:color w:val="000000"/>
          <w:szCs w:val="24"/>
        </w:rPr>
      </w:pPr>
    </w:p>
    <w:p w14:paraId="09DDE041" w14:textId="77777777" w:rsidR="00960963" w:rsidRDefault="00962C24">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1FF0DB6E" w14:textId="77777777" w:rsidR="00960963" w:rsidRDefault="00962C24">
      <w:pPr>
        <w:spacing w:line="257" w:lineRule="atLeast"/>
        <w:jc w:val="both"/>
        <w:rPr>
          <w:color w:val="000000"/>
          <w:szCs w:val="24"/>
        </w:rPr>
      </w:pPr>
      <w:r>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61EDF2D" w14:textId="77777777" w:rsidR="00960963" w:rsidRDefault="00962C24">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964C7D9" w14:textId="77777777" w:rsidR="00960963" w:rsidRDefault="00962C24">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4A53851B" w14:textId="77777777" w:rsidR="00960963" w:rsidRDefault="00962C24">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1263C45" w14:textId="77777777" w:rsidR="00960963" w:rsidRDefault="00962C24">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32E2E647" w14:textId="77777777" w:rsidR="00960963" w:rsidRDefault="00962C24">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5A90903" w14:textId="77777777" w:rsidR="00960963" w:rsidRDefault="00960963">
      <w:pPr>
        <w:spacing w:line="257" w:lineRule="atLeast"/>
        <w:ind w:firstLine="115"/>
        <w:jc w:val="both"/>
        <w:rPr>
          <w:color w:val="000000"/>
          <w:szCs w:val="24"/>
        </w:rPr>
      </w:pPr>
    </w:p>
    <w:p w14:paraId="00CB878E" w14:textId="77777777" w:rsidR="00960963" w:rsidRDefault="00962C24">
      <w:pPr>
        <w:spacing w:line="257" w:lineRule="atLeast"/>
        <w:jc w:val="center"/>
        <w:rPr>
          <w:color w:val="000000"/>
          <w:szCs w:val="24"/>
        </w:rPr>
      </w:pPr>
      <w:r>
        <w:rPr>
          <w:b/>
          <w:bCs/>
          <w:caps/>
          <w:color w:val="000000"/>
          <w:szCs w:val="24"/>
        </w:rPr>
        <w:t>18.  NENUGALIMA JĖGA (FORCE MAJEURE)</w:t>
      </w:r>
    </w:p>
    <w:p w14:paraId="1B1C0B16" w14:textId="77777777" w:rsidR="00960963" w:rsidRDefault="00960963">
      <w:pPr>
        <w:spacing w:line="257" w:lineRule="atLeast"/>
        <w:ind w:firstLine="62"/>
        <w:jc w:val="both"/>
        <w:rPr>
          <w:color w:val="000000"/>
          <w:szCs w:val="24"/>
        </w:rPr>
      </w:pPr>
    </w:p>
    <w:p w14:paraId="1DE1FCD3" w14:textId="77777777" w:rsidR="00960963" w:rsidRDefault="00962C24">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01ACE19E" w14:textId="77777777" w:rsidR="00960963" w:rsidRDefault="00962C24">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605813A5" w14:textId="77777777" w:rsidR="00960963" w:rsidRDefault="00962C24">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DF68DB4" w14:textId="77777777" w:rsidR="00960963" w:rsidRDefault="00962C24">
      <w:pPr>
        <w:spacing w:line="257" w:lineRule="atLeast"/>
        <w:jc w:val="both"/>
        <w:rPr>
          <w:color w:val="000000"/>
          <w:szCs w:val="24"/>
        </w:rPr>
      </w:pPr>
      <w:r>
        <w:rPr>
          <w:color w:val="000000"/>
          <w:szCs w:val="24"/>
        </w:rPr>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6A702A3" w14:textId="77777777" w:rsidR="00960963" w:rsidRDefault="00962C24">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01D15A9" w14:textId="77777777" w:rsidR="00960963" w:rsidRDefault="00962C24">
      <w:pPr>
        <w:spacing w:line="257" w:lineRule="atLeast"/>
        <w:jc w:val="both"/>
        <w:rPr>
          <w:color w:val="000000"/>
          <w:szCs w:val="24"/>
        </w:rPr>
      </w:pPr>
      <w:r>
        <w:rPr>
          <w:color w:val="000000"/>
          <w:szCs w:val="24"/>
        </w:rPr>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6D4C431" w14:textId="77777777" w:rsidR="00960963" w:rsidRDefault="00960963">
      <w:pPr>
        <w:spacing w:line="257" w:lineRule="atLeast"/>
        <w:ind w:firstLine="62"/>
        <w:jc w:val="both"/>
        <w:rPr>
          <w:color w:val="000000"/>
          <w:szCs w:val="24"/>
        </w:rPr>
      </w:pPr>
    </w:p>
    <w:p w14:paraId="0B7776CD" w14:textId="77777777" w:rsidR="00960963" w:rsidRDefault="00962C24">
      <w:pPr>
        <w:spacing w:line="257" w:lineRule="atLeast"/>
        <w:jc w:val="center"/>
        <w:rPr>
          <w:color w:val="000000"/>
          <w:szCs w:val="24"/>
        </w:rPr>
      </w:pPr>
      <w:r>
        <w:rPr>
          <w:b/>
          <w:bCs/>
          <w:caps/>
          <w:color w:val="000000"/>
          <w:szCs w:val="24"/>
        </w:rPr>
        <w:t>19.  SUTARTIES NUOSTATŲ NEGALIOJIMAS</w:t>
      </w:r>
    </w:p>
    <w:p w14:paraId="011558A3" w14:textId="77777777" w:rsidR="00960963" w:rsidRDefault="00960963">
      <w:pPr>
        <w:spacing w:line="257" w:lineRule="atLeast"/>
        <w:ind w:firstLine="62"/>
        <w:jc w:val="both"/>
        <w:rPr>
          <w:color w:val="000000"/>
          <w:szCs w:val="24"/>
        </w:rPr>
      </w:pPr>
    </w:p>
    <w:p w14:paraId="2AF6279A" w14:textId="77777777" w:rsidR="00960963" w:rsidRDefault="00962C24">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05A163D" w14:textId="77777777" w:rsidR="00960963" w:rsidRDefault="00962C24">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B13F897" w14:textId="77777777" w:rsidR="00960963" w:rsidRDefault="00960963">
      <w:pPr>
        <w:spacing w:line="257" w:lineRule="atLeast"/>
        <w:ind w:firstLine="62"/>
        <w:jc w:val="both"/>
        <w:rPr>
          <w:color w:val="000000"/>
          <w:szCs w:val="24"/>
        </w:rPr>
      </w:pPr>
    </w:p>
    <w:p w14:paraId="28349385" w14:textId="77777777" w:rsidR="00960963" w:rsidRDefault="00962C24">
      <w:pPr>
        <w:spacing w:line="257" w:lineRule="atLeast"/>
        <w:jc w:val="center"/>
        <w:rPr>
          <w:color w:val="000000"/>
          <w:szCs w:val="24"/>
        </w:rPr>
      </w:pPr>
      <w:r>
        <w:rPr>
          <w:b/>
          <w:bCs/>
          <w:caps/>
          <w:color w:val="000000"/>
          <w:szCs w:val="24"/>
        </w:rPr>
        <w:t>20.  SUTARTIES PAKEITIMAI</w:t>
      </w:r>
    </w:p>
    <w:p w14:paraId="040C26EB" w14:textId="77777777" w:rsidR="00960963" w:rsidRDefault="00960963">
      <w:pPr>
        <w:spacing w:line="257" w:lineRule="atLeast"/>
        <w:ind w:firstLine="62"/>
        <w:jc w:val="both"/>
        <w:rPr>
          <w:color w:val="000000"/>
          <w:szCs w:val="24"/>
        </w:rPr>
      </w:pPr>
    </w:p>
    <w:p w14:paraId="613DB16D" w14:textId="77777777" w:rsidR="00960963" w:rsidRDefault="00962C24">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16CC9B4F" w14:textId="77777777" w:rsidR="00960963" w:rsidRDefault="00962C24">
      <w:pPr>
        <w:spacing w:line="257" w:lineRule="atLeast"/>
        <w:jc w:val="both"/>
        <w:rPr>
          <w:color w:val="000000"/>
          <w:szCs w:val="24"/>
        </w:rPr>
      </w:pPr>
      <w:r>
        <w:rPr>
          <w:color w:val="000000"/>
          <w:szCs w:val="24"/>
        </w:rPr>
        <w:t>20.2. Sutarties pakeitimai įforminami Šalims sudarant Susitarimą.</w:t>
      </w:r>
    </w:p>
    <w:p w14:paraId="426EF114" w14:textId="77777777" w:rsidR="00960963" w:rsidRDefault="00962C24">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5235BC4" w14:textId="77777777" w:rsidR="00960963" w:rsidRDefault="00962C24">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28843D54" w14:textId="3723CBE1" w:rsidR="00960963" w:rsidRDefault="00962C24">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4319229" w14:textId="77777777" w:rsidR="00960963" w:rsidRDefault="00960963">
      <w:pPr>
        <w:spacing w:line="257" w:lineRule="atLeast"/>
        <w:ind w:firstLine="62"/>
        <w:jc w:val="both"/>
        <w:rPr>
          <w:color w:val="000000"/>
          <w:szCs w:val="24"/>
        </w:rPr>
      </w:pPr>
    </w:p>
    <w:p w14:paraId="2CC11626" w14:textId="77777777" w:rsidR="00960963" w:rsidRDefault="00962C24">
      <w:pPr>
        <w:spacing w:line="257" w:lineRule="atLeast"/>
        <w:jc w:val="center"/>
        <w:rPr>
          <w:color w:val="000000"/>
          <w:szCs w:val="24"/>
        </w:rPr>
      </w:pPr>
      <w:r>
        <w:rPr>
          <w:b/>
          <w:bCs/>
          <w:caps/>
          <w:color w:val="000000"/>
          <w:szCs w:val="24"/>
        </w:rPr>
        <w:t>21.  SUTARTIES SUSTABDYMAS</w:t>
      </w:r>
    </w:p>
    <w:p w14:paraId="067B6EF9" w14:textId="77777777" w:rsidR="00960963" w:rsidRDefault="00960963">
      <w:pPr>
        <w:spacing w:line="257" w:lineRule="atLeast"/>
        <w:ind w:firstLine="62"/>
        <w:jc w:val="both"/>
        <w:rPr>
          <w:color w:val="000000"/>
          <w:szCs w:val="24"/>
        </w:rPr>
      </w:pPr>
    </w:p>
    <w:p w14:paraId="485CFEA7" w14:textId="77777777" w:rsidR="00960963" w:rsidRDefault="00962C24">
      <w:pPr>
        <w:spacing w:line="257" w:lineRule="atLeast"/>
        <w:jc w:val="both"/>
        <w:textAlignment w:val="baseline"/>
        <w:rPr>
          <w:szCs w:val="24"/>
        </w:rPr>
      </w:pPr>
      <w:r>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2A22F5A" w14:textId="77777777" w:rsidR="00960963" w:rsidRDefault="00962C24">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12FF4BA4" w14:textId="77777777" w:rsidR="00960963" w:rsidRDefault="00962C24">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705920A" w14:textId="77777777" w:rsidR="00960963" w:rsidRDefault="00962C24">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5BC08410" w14:textId="77777777" w:rsidR="00960963" w:rsidRDefault="00962C24">
      <w:pPr>
        <w:spacing w:line="257" w:lineRule="atLeast"/>
        <w:jc w:val="both"/>
        <w:textAlignment w:val="baseline"/>
        <w:rPr>
          <w:color w:val="000000"/>
          <w:szCs w:val="24"/>
        </w:rPr>
      </w:pPr>
      <w:r>
        <w:rPr>
          <w:color w:val="000000"/>
          <w:szCs w:val="24"/>
        </w:rPr>
        <w:t>21.2.3. dėl nenumatytų prekių, paslaugų ir (ar) darbų, susijusių su perkamu objektu, kurių poreikis paaiškėjo tik vykdant Sutartį; </w:t>
      </w:r>
    </w:p>
    <w:p w14:paraId="03975260" w14:textId="77777777" w:rsidR="00960963" w:rsidRDefault="00962C24">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5F3FEA51" w14:textId="77777777" w:rsidR="00960963" w:rsidRDefault="00962C24">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320CFD2B" w14:textId="77777777" w:rsidR="00960963" w:rsidRDefault="00962C24">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375928FF" w14:textId="77777777" w:rsidR="00960963" w:rsidRDefault="00962C24">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72869853" w14:textId="77777777" w:rsidR="00960963" w:rsidRDefault="00962C24">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308E9241" w14:textId="77777777" w:rsidR="00960963" w:rsidRDefault="00962C24">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688D82E1" w14:textId="2DE69A48" w:rsidR="00960963" w:rsidRDefault="00962C24">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17E2E595" w14:textId="77777777" w:rsidR="00960963" w:rsidRDefault="00962C24">
      <w:pPr>
        <w:jc w:val="both"/>
        <w:textAlignment w:val="baseline"/>
        <w:rPr>
          <w:color w:val="000000"/>
          <w:szCs w:val="24"/>
        </w:rPr>
      </w:pPr>
      <w:r>
        <w:rPr>
          <w:color w:val="000000"/>
          <w:szCs w:val="24"/>
        </w:rPr>
        <w:t>21.5. Sutartinių įsipareigojimų vykdymas gali būti stabdomas tik Sutarties galiojimo laikotarpiu tokia tvarka:</w:t>
      </w:r>
    </w:p>
    <w:p w14:paraId="768E318F" w14:textId="77777777" w:rsidR="00960963" w:rsidRDefault="00962C24">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8103023" w14:textId="77777777" w:rsidR="00960963" w:rsidRDefault="00962C24">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0138BDA" w14:textId="77777777" w:rsidR="00960963" w:rsidRDefault="00962C24">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78E8FB90" w14:textId="77777777" w:rsidR="00960963" w:rsidRDefault="00962C24">
      <w:pPr>
        <w:spacing w:line="264" w:lineRule="atLeast"/>
        <w:jc w:val="both"/>
        <w:rPr>
          <w:color w:val="000000"/>
          <w:szCs w:val="24"/>
        </w:rPr>
      </w:pPr>
      <w:r>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D07CD8F" w14:textId="77777777" w:rsidR="00960963" w:rsidRDefault="00962C24">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4F659F5F" w14:textId="77777777" w:rsidR="00960963" w:rsidRDefault="00962C24">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89FD0BD" w14:textId="77777777" w:rsidR="00960963" w:rsidRDefault="00962C24">
      <w:pPr>
        <w:tabs>
          <w:tab w:val="left" w:pos="567"/>
        </w:tabs>
        <w:jc w:val="both"/>
        <w:textAlignment w:val="baseline"/>
        <w:rPr>
          <w:rFonts w:eastAsia="Calibri"/>
          <w:kern w:val="2"/>
          <w:szCs w:val="24"/>
        </w:rPr>
      </w:pPr>
      <w:r>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7617923D" w14:textId="77777777" w:rsidR="00960963" w:rsidRDefault="00962C24">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0152151E" w14:textId="77777777" w:rsidR="00960963" w:rsidRDefault="00962C24">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500C331" w14:textId="77777777" w:rsidR="00960963" w:rsidRDefault="00960963">
      <w:pPr>
        <w:spacing w:line="257" w:lineRule="atLeast"/>
        <w:ind w:firstLine="62"/>
        <w:jc w:val="both"/>
        <w:textAlignment w:val="baseline"/>
        <w:rPr>
          <w:color w:val="000000"/>
          <w:szCs w:val="24"/>
        </w:rPr>
      </w:pPr>
    </w:p>
    <w:p w14:paraId="494CF77B" w14:textId="77777777" w:rsidR="00960963" w:rsidRDefault="00962C24">
      <w:pPr>
        <w:spacing w:line="257" w:lineRule="atLeast"/>
        <w:jc w:val="center"/>
        <w:rPr>
          <w:color w:val="000000"/>
          <w:szCs w:val="24"/>
        </w:rPr>
      </w:pPr>
      <w:r>
        <w:rPr>
          <w:b/>
          <w:bCs/>
          <w:caps/>
          <w:color w:val="000000"/>
          <w:szCs w:val="24"/>
        </w:rPr>
        <w:t>22.  SUTARTIES NUTRAUKIMAS</w:t>
      </w:r>
    </w:p>
    <w:p w14:paraId="28BF1655" w14:textId="77777777" w:rsidR="00960963" w:rsidRDefault="00960963">
      <w:pPr>
        <w:spacing w:line="257" w:lineRule="atLeast"/>
        <w:ind w:firstLine="62"/>
        <w:jc w:val="both"/>
        <w:rPr>
          <w:color w:val="000000"/>
          <w:szCs w:val="24"/>
        </w:rPr>
      </w:pPr>
    </w:p>
    <w:p w14:paraId="45C87CE4" w14:textId="77777777" w:rsidR="00960963" w:rsidRDefault="00962C24">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376C11A4" w14:textId="77777777" w:rsidR="00960963" w:rsidRDefault="00960963">
      <w:pPr>
        <w:spacing w:line="257" w:lineRule="atLeast"/>
        <w:ind w:firstLine="62"/>
        <w:jc w:val="both"/>
        <w:rPr>
          <w:color w:val="000000"/>
          <w:szCs w:val="24"/>
        </w:rPr>
      </w:pPr>
    </w:p>
    <w:p w14:paraId="47EDA01D" w14:textId="77777777" w:rsidR="00960963" w:rsidRDefault="00962C24">
      <w:pPr>
        <w:spacing w:line="257" w:lineRule="atLeast"/>
        <w:jc w:val="center"/>
        <w:rPr>
          <w:color w:val="000000"/>
          <w:szCs w:val="24"/>
        </w:rPr>
      </w:pPr>
      <w:r>
        <w:rPr>
          <w:b/>
          <w:bCs/>
          <w:color w:val="000000"/>
          <w:szCs w:val="24"/>
        </w:rPr>
        <w:t>22.1.  Pretenzijos dėl Sutarties pažeidimų</w:t>
      </w:r>
    </w:p>
    <w:p w14:paraId="022442B8" w14:textId="77777777" w:rsidR="00960963" w:rsidRDefault="00960963">
      <w:pPr>
        <w:spacing w:line="257" w:lineRule="atLeast"/>
        <w:ind w:firstLine="62"/>
        <w:jc w:val="both"/>
        <w:rPr>
          <w:color w:val="000000"/>
          <w:szCs w:val="24"/>
        </w:rPr>
      </w:pPr>
    </w:p>
    <w:p w14:paraId="44203993" w14:textId="77777777" w:rsidR="00960963" w:rsidRDefault="00962C24">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34DA71B" w14:textId="77777777" w:rsidR="00960963" w:rsidRDefault="00962C24">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75107419" w14:textId="77777777" w:rsidR="00960963" w:rsidRDefault="00960963">
      <w:pPr>
        <w:spacing w:line="257" w:lineRule="atLeast"/>
        <w:ind w:firstLine="62"/>
        <w:jc w:val="both"/>
        <w:textAlignment w:val="baseline"/>
        <w:rPr>
          <w:color w:val="000000"/>
          <w:szCs w:val="24"/>
        </w:rPr>
      </w:pPr>
    </w:p>
    <w:p w14:paraId="1342D341" w14:textId="77777777" w:rsidR="00960963" w:rsidRDefault="00962C24">
      <w:pPr>
        <w:spacing w:line="257" w:lineRule="atLeast"/>
        <w:jc w:val="center"/>
        <w:rPr>
          <w:color w:val="000000"/>
          <w:szCs w:val="24"/>
        </w:rPr>
      </w:pPr>
      <w:r>
        <w:rPr>
          <w:b/>
          <w:bCs/>
          <w:color w:val="000000"/>
          <w:szCs w:val="24"/>
        </w:rPr>
        <w:t>22.2.  Sutarties nutraukimas Pirkėjo iniciatyva</w:t>
      </w:r>
    </w:p>
    <w:p w14:paraId="05AF14F2" w14:textId="77777777" w:rsidR="00960963" w:rsidRDefault="00960963">
      <w:pPr>
        <w:spacing w:line="257" w:lineRule="atLeast"/>
        <w:ind w:firstLine="62"/>
        <w:jc w:val="both"/>
        <w:rPr>
          <w:color w:val="000000"/>
          <w:szCs w:val="24"/>
        </w:rPr>
      </w:pPr>
    </w:p>
    <w:p w14:paraId="28C34176" w14:textId="77777777" w:rsidR="00960963" w:rsidRDefault="00962C24">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5B31286" w14:textId="77777777" w:rsidR="00960963" w:rsidRDefault="00962C24">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21DA8389" w14:textId="77777777" w:rsidR="00960963" w:rsidRDefault="00962C24">
      <w:pPr>
        <w:spacing w:line="257" w:lineRule="atLeast"/>
        <w:jc w:val="both"/>
        <w:textAlignment w:val="baseline"/>
        <w:rPr>
          <w:color w:val="000000"/>
          <w:szCs w:val="24"/>
        </w:rPr>
      </w:pPr>
      <w:r>
        <w:rPr>
          <w:color w:val="000000"/>
          <w:szCs w:val="24"/>
        </w:rPr>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56F4E4FA" w14:textId="77777777" w:rsidR="00960963" w:rsidRDefault="00962C24">
      <w:pPr>
        <w:spacing w:line="257" w:lineRule="atLeast"/>
        <w:jc w:val="both"/>
        <w:rPr>
          <w:szCs w:val="24"/>
        </w:rPr>
      </w:pPr>
      <w:r>
        <w:rPr>
          <w:szCs w:val="24"/>
        </w:rPr>
        <w:t>22.2.2.2. Tiekėjo padėtis pasikeičia ir jis atitinka pirkimo dokumentuose nustatytą pašalinimo pagrindą;</w:t>
      </w:r>
    </w:p>
    <w:p w14:paraId="0C012C3B" w14:textId="77777777" w:rsidR="00960963" w:rsidRDefault="00962C24">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240A8C02" w14:textId="77777777" w:rsidR="00960963" w:rsidRDefault="00962C24">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43A9E186" w14:textId="77777777" w:rsidR="00960963" w:rsidRDefault="00962C24">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673D9F61" w14:textId="77777777" w:rsidR="00960963" w:rsidRDefault="00962C24">
      <w:pPr>
        <w:spacing w:line="257" w:lineRule="atLeast"/>
        <w:jc w:val="both"/>
        <w:textAlignment w:val="baseline"/>
        <w:rPr>
          <w:color w:val="000000"/>
          <w:szCs w:val="24"/>
        </w:rPr>
      </w:pPr>
      <w:r>
        <w:rPr>
          <w:color w:val="000000"/>
          <w:szCs w:val="24"/>
        </w:rPr>
        <w:t>22.2.2.6. pasikeičia (pablogėja) Pirkėjo finansinė padėtis ar Pirkėjas negauna arba netenka finansavimo ir dėl šios priežasties nusprendžia nutraukti Sutartį; </w:t>
      </w:r>
    </w:p>
    <w:p w14:paraId="421833F0" w14:textId="77777777" w:rsidR="00960963" w:rsidRDefault="00962C24">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358D6703" w14:textId="77777777" w:rsidR="00960963" w:rsidRDefault="00962C24">
      <w:pPr>
        <w:spacing w:line="257" w:lineRule="atLeast"/>
        <w:jc w:val="both"/>
        <w:textAlignment w:val="baseline"/>
        <w:rPr>
          <w:color w:val="000000"/>
          <w:szCs w:val="24"/>
        </w:rPr>
      </w:pPr>
      <w:r>
        <w:rPr>
          <w:color w:val="000000"/>
          <w:szCs w:val="24"/>
        </w:rPr>
        <w:t>22.2.2.8. nebelieka perkamų Prekių poreikio; </w:t>
      </w:r>
    </w:p>
    <w:p w14:paraId="0CB5BC5A" w14:textId="77777777" w:rsidR="00960963" w:rsidRDefault="00962C24">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33078F81" w14:textId="77777777" w:rsidR="00960963" w:rsidRDefault="00962C24">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4419144A" w14:textId="77777777" w:rsidR="00960963" w:rsidRDefault="00962C24">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112C3F37" w14:textId="77777777" w:rsidR="00960963" w:rsidRDefault="00962C24">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6981DCC5" w14:textId="77777777" w:rsidR="00960963" w:rsidRDefault="00962C24">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5FF6FD2" w14:textId="77777777" w:rsidR="00960963" w:rsidRDefault="00962C24">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2371A79A" w14:textId="77777777" w:rsidR="00960963" w:rsidRDefault="00962C24">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A379064" w14:textId="77777777" w:rsidR="00960963" w:rsidRDefault="00962C24">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0AB372E" w14:textId="77777777" w:rsidR="00960963" w:rsidRDefault="00962C24">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37093EF" w14:textId="77777777" w:rsidR="00960963" w:rsidRDefault="00962C24">
      <w:pPr>
        <w:spacing w:line="257" w:lineRule="atLeast"/>
        <w:jc w:val="both"/>
        <w:textAlignment w:val="baseline"/>
        <w:rPr>
          <w:color w:val="000000"/>
          <w:szCs w:val="24"/>
        </w:rPr>
      </w:pPr>
      <w:r>
        <w:rPr>
          <w:color w:val="000000"/>
          <w:szCs w:val="24"/>
        </w:rPr>
        <w:t>22.2.6. Pirkėjas turi teisę vienašališkai nutraukti Sutartį ir kitais Specialiosiose sąlygose (jei taikoma) ir įstatymuose bei kituose teisės aktuose įtvirtintais atvejais. </w:t>
      </w:r>
    </w:p>
    <w:p w14:paraId="70E828D0" w14:textId="77777777" w:rsidR="00960963" w:rsidRDefault="00962C24">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1572B079" w14:textId="77777777" w:rsidR="00960963" w:rsidRDefault="00962C24">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6BE8BDA3" w14:textId="77777777" w:rsidR="00960963" w:rsidRDefault="00960963">
      <w:pPr>
        <w:spacing w:line="257" w:lineRule="atLeast"/>
        <w:ind w:firstLine="62"/>
        <w:jc w:val="both"/>
        <w:textAlignment w:val="baseline"/>
        <w:rPr>
          <w:color w:val="000000"/>
          <w:szCs w:val="24"/>
        </w:rPr>
      </w:pPr>
    </w:p>
    <w:p w14:paraId="5AC01272" w14:textId="77777777" w:rsidR="00960963" w:rsidRDefault="00962C24">
      <w:pPr>
        <w:spacing w:line="257" w:lineRule="atLeast"/>
        <w:jc w:val="center"/>
        <w:rPr>
          <w:color w:val="000000"/>
          <w:szCs w:val="24"/>
        </w:rPr>
      </w:pPr>
      <w:r>
        <w:rPr>
          <w:b/>
          <w:bCs/>
          <w:color w:val="000000"/>
          <w:szCs w:val="24"/>
        </w:rPr>
        <w:t>22.3.  Sutarties nutraukimas Tiekėjo iniciatyva</w:t>
      </w:r>
    </w:p>
    <w:p w14:paraId="15907F8D" w14:textId="77777777" w:rsidR="00960963" w:rsidRDefault="00960963">
      <w:pPr>
        <w:spacing w:line="257" w:lineRule="atLeast"/>
        <w:ind w:firstLine="62"/>
        <w:jc w:val="both"/>
        <w:rPr>
          <w:color w:val="000000"/>
          <w:szCs w:val="24"/>
        </w:rPr>
      </w:pPr>
    </w:p>
    <w:p w14:paraId="6379F96B" w14:textId="77777777" w:rsidR="00960963" w:rsidRDefault="00962C24">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9627CB9" w14:textId="77777777" w:rsidR="00960963" w:rsidRDefault="00962C24">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3257B2E7" w14:textId="77777777" w:rsidR="00960963" w:rsidRDefault="00962C24">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9771EC2" w14:textId="77777777" w:rsidR="00960963" w:rsidRDefault="00962C24">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19E3E653" w14:textId="77777777" w:rsidR="00960963" w:rsidRDefault="00962C24">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5707BC91" w14:textId="77777777" w:rsidR="00960963" w:rsidRDefault="00962C24">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5ED9EC47" w14:textId="77777777" w:rsidR="00960963" w:rsidRDefault="00962C24">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94A4552" w14:textId="77777777" w:rsidR="00960963" w:rsidRDefault="00962C24">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61523959" w14:textId="77777777" w:rsidR="00960963" w:rsidRDefault="00962C24">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2A6EEE04" w14:textId="77777777" w:rsidR="00960963" w:rsidRDefault="00960963">
      <w:pPr>
        <w:spacing w:line="257" w:lineRule="atLeast"/>
        <w:ind w:firstLine="62"/>
        <w:jc w:val="both"/>
        <w:textAlignment w:val="baseline"/>
        <w:rPr>
          <w:color w:val="000000"/>
          <w:szCs w:val="24"/>
        </w:rPr>
      </w:pPr>
    </w:p>
    <w:p w14:paraId="7CADCB64" w14:textId="77777777" w:rsidR="00960963" w:rsidRDefault="00962C24">
      <w:pPr>
        <w:spacing w:line="257" w:lineRule="atLeast"/>
        <w:jc w:val="center"/>
        <w:rPr>
          <w:color w:val="000000"/>
          <w:szCs w:val="24"/>
        </w:rPr>
      </w:pPr>
      <w:r>
        <w:rPr>
          <w:b/>
          <w:bCs/>
          <w:color w:val="000000"/>
          <w:szCs w:val="24"/>
        </w:rPr>
        <w:t>22.4.  Šalių teisės ir pareigos Sutarties nutraukimo atveju</w:t>
      </w:r>
    </w:p>
    <w:p w14:paraId="3260C785" w14:textId="77777777" w:rsidR="00960963" w:rsidRDefault="00960963">
      <w:pPr>
        <w:spacing w:line="257" w:lineRule="atLeast"/>
        <w:ind w:firstLine="62"/>
        <w:jc w:val="both"/>
        <w:rPr>
          <w:color w:val="000000"/>
          <w:szCs w:val="24"/>
        </w:rPr>
      </w:pPr>
    </w:p>
    <w:p w14:paraId="45D30D76" w14:textId="77777777" w:rsidR="00960963" w:rsidRDefault="00962C24">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4CB84108" w14:textId="77777777" w:rsidR="00960963" w:rsidRDefault="00962C24">
      <w:pPr>
        <w:spacing w:line="257" w:lineRule="atLeast"/>
        <w:jc w:val="both"/>
        <w:textAlignment w:val="baseline"/>
        <w:rPr>
          <w:color w:val="000000"/>
          <w:szCs w:val="24"/>
        </w:rPr>
      </w:pPr>
      <w:r>
        <w:rPr>
          <w:color w:val="000000"/>
          <w:szCs w:val="24"/>
        </w:rPr>
        <w:t>22.4.2. Nutraukus Sutartį, Šalys privalo: </w:t>
      </w:r>
    </w:p>
    <w:p w14:paraId="53A3AF97" w14:textId="77777777" w:rsidR="00960963" w:rsidRDefault="00962C24">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49940BF9" w14:textId="77777777" w:rsidR="00960963" w:rsidRDefault="00962C24">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4F9C1A4F" w14:textId="77777777" w:rsidR="00960963" w:rsidRDefault="00962C24">
      <w:pPr>
        <w:spacing w:line="257" w:lineRule="atLeast"/>
        <w:jc w:val="both"/>
        <w:textAlignment w:val="baseline"/>
        <w:rPr>
          <w:color w:val="000000"/>
          <w:szCs w:val="24"/>
        </w:rPr>
      </w:pPr>
      <w:r>
        <w:rPr>
          <w:color w:val="000000"/>
          <w:szCs w:val="24"/>
        </w:rPr>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32AA3426" w14:textId="77777777" w:rsidR="00960963" w:rsidRDefault="00960963">
      <w:pPr>
        <w:spacing w:line="257" w:lineRule="atLeast"/>
        <w:ind w:firstLine="62"/>
        <w:jc w:val="both"/>
        <w:textAlignment w:val="baseline"/>
        <w:rPr>
          <w:color w:val="000000"/>
          <w:szCs w:val="24"/>
        </w:rPr>
      </w:pPr>
    </w:p>
    <w:p w14:paraId="469F5B6A" w14:textId="77777777" w:rsidR="00960963" w:rsidRDefault="00962C24">
      <w:pPr>
        <w:spacing w:line="257" w:lineRule="atLeast"/>
        <w:jc w:val="center"/>
        <w:rPr>
          <w:color w:val="000000"/>
          <w:szCs w:val="24"/>
        </w:rPr>
      </w:pPr>
      <w:r>
        <w:rPr>
          <w:b/>
          <w:bCs/>
          <w:caps/>
          <w:color w:val="000000"/>
          <w:szCs w:val="24"/>
        </w:rPr>
        <w:t>23.  PREKIŲ MODELIO AR GAMINTOJO KEITIMAS</w:t>
      </w:r>
    </w:p>
    <w:p w14:paraId="6A82C187" w14:textId="77777777" w:rsidR="00960963" w:rsidRDefault="00960963">
      <w:pPr>
        <w:spacing w:line="257" w:lineRule="atLeast"/>
        <w:ind w:firstLine="62"/>
        <w:jc w:val="both"/>
        <w:rPr>
          <w:color w:val="000000"/>
          <w:szCs w:val="24"/>
        </w:rPr>
      </w:pPr>
    </w:p>
    <w:p w14:paraId="354757F2" w14:textId="77777777" w:rsidR="00960963" w:rsidRDefault="00962C24">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0D05BB14" w14:textId="77777777" w:rsidR="00960963" w:rsidRDefault="00962C24">
      <w:pPr>
        <w:spacing w:line="257" w:lineRule="atLeast"/>
        <w:jc w:val="both"/>
        <w:rPr>
          <w:szCs w:val="24"/>
        </w:rPr>
      </w:pPr>
      <w:r>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2FE6B1C7" w14:textId="77777777" w:rsidR="00960963" w:rsidRDefault="00962C24">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03EEC05" w14:textId="77777777" w:rsidR="00960963" w:rsidRDefault="00962C24">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48F155A8" w14:textId="77777777" w:rsidR="00960963" w:rsidRDefault="00962C24">
      <w:pPr>
        <w:spacing w:line="257" w:lineRule="atLeast"/>
        <w:jc w:val="both"/>
        <w:rPr>
          <w:color w:val="000000"/>
          <w:szCs w:val="24"/>
        </w:rPr>
      </w:pPr>
      <w:r>
        <w:rPr>
          <w:color w:val="000000"/>
          <w:szCs w:val="24"/>
        </w:rPr>
        <w:t>23.1.4. Šalys sudarė rašytinį Susitarimą prie Sutarties dėl Prekių keitimo.</w:t>
      </w:r>
    </w:p>
    <w:p w14:paraId="6D6FDFB3" w14:textId="77777777" w:rsidR="00960963" w:rsidRDefault="00962C24">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77E5D5C7" w14:textId="77777777" w:rsidR="00960963" w:rsidRDefault="00960963">
      <w:pPr>
        <w:spacing w:line="257" w:lineRule="atLeast"/>
        <w:ind w:firstLine="62"/>
        <w:jc w:val="both"/>
        <w:rPr>
          <w:color w:val="000000"/>
          <w:szCs w:val="24"/>
        </w:rPr>
      </w:pPr>
    </w:p>
    <w:p w14:paraId="474727F5" w14:textId="77777777" w:rsidR="00960963" w:rsidRDefault="00962C24">
      <w:pPr>
        <w:spacing w:line="257" w:lineRule="atLeast"/>
        <w:ind w:left="360" w:hanging="360"/>
        <w:jc w:val="center"/>
        <w:rPr>
          <w:color w:val="000000"/>
          <w:szCs w:val="24"/>
        </w:rPr>
      </w:pPr>
      <w:r>
        <w:rPr>
          <w:b/>
          <w:bCs/>
          <w:caps/>
          <w:color w:val="000000"/>
          <w:szCs w:val="24"/>
        </w:rPr>
        <w:t>24.  BENDRAVIMO TVARKA IR KALBA</w:t>
      </w:r>
    </w:p>
    <w:p w14:paraId="0FD4B4CE" w14:textId="77777777" w:rsidR="00960963" w:rsidRDefault="00960963">
      <w:pPr>
        <w:spacing w:line="257" w:lineRule="atLeast"/>
        <w:ind w:left="360" w:firstLine="62"/>
        <w:jc w:val="both"/>
        <w:rPr>
          <w:color w:val="000000"/>
          <w:szCs w:val="24"/>
        </w:rPr>
      </w:pPr>
    </w:p>
    <w:p w14:paraId="6E28EB4B" w14:textId="77777777" w:rsidR="00960963" w:rsidRDefault="00962C24">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32D79FBF" w14:textId="77777777" w:rsidR="00960963" w:rsidRDefault="00962C24">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51833D6" w14:textId="77777777" w:rsidR="00960963" w:rsidRDefault="00962C24">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5C895D3A" w14:textId="77777777" w:rsidR="00960963" w:rsidRDefault="00962C24">
      <w:pPr>
        <w:spacing w:line="257" w:lineRule="atLeast"/>
        <w:jc w:val="both"/>
        <w:rPr>
          <w:color w:val="000000"/>
          <w:szCs w:val="24"/>
        </w:rPr>
      </w:pPr>
      <w:r>
        <w:rPr>
          <w:color w:val="000000"/>
          <w:szCs w:val="24"/>
        </w:rPr>
        <w:t>24.4. Jeigu pranešimas siunčiamas el. paštu, laikoma, kad Šalis jį gavo kitą darbo dieną.</w:t>
      </w:r>
    </w:p>
    <w:p w14:paraId="1CCA54A9" w14:textId="77777777" w:rsidR="00960963" w:rsidRDefault="00962C24">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191EA207" w14:textId="77777777" w:rsidR="00960963" w:rsidRDefault="00960963">
      <w:pPr>
        <w:spacing w:line="257" w:lineRule="atLeast"/>
        <w:ind w:firstLine="62"/>
        <w:jc w:val="both"/>
        <w:rPr>
          <w:color w:val="000000"/>
          <w:szCs w:val="24"/>
        </w:rPr>
      </w:pPr>
    </w:p>
    <w:p w14:paraId="473A96B9" w14:textId="77777777" w:rsidR="00960963" w:rsidRDefault="00962C24">
      <w:pPr>
        <w:spacing w:line="257" w:lineRule="atLeast"/>
        <w:ind w:left="360" w:hanging="360"/>
        <w:jc w:val="center"/>
        <w:rPr>
          <w:color w:val="000000"/>
          <w:szCs w:val="24"/>
        </w:rPr>
      </w:pPr>
      <w:r>
        <w:rPr>
          <w:b/>
          <w:bCs/>
          <w:caps/>
          <w:color w:val="000000"/>
          <w:szCs w:val="24"/>
        </w:rPr>
        <w:t>25.  PRETENZIJOS IR GINČŲ SPRENDIMAS</w:t>
      </w:r>
    </w:p>
    <w:p w14:paraId="2DB5092E" w14:textId="77777777" w:rsidR="00960963" w:rsidRDefault="00960963">
      <w:pPr>
        <w:spacing w:line="257" w:lineRule="atLeast"/>
        <w:ind w:left="360" w:firstLine="62"/>
        <w:jc w:val="both"/>
        <w:rPr>
          <w:color w:val="000000"/>
          <w:szCs w:val="24"/>
        </w:rPr>
      </w:pPr>
    </w:p>
    <w:p w14:paraId="152DF89D" w14:textId="77777777" w:rsidR="00960963" w:rsidRDefault="00962C24">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1FA75CC7" w14:textId="77777777" w:rsidR="00960963" w:rsidRDefault="00962C24">
      <w:pPr>
        <w:spacing w:line="257" w:lineRule="atLeast"/>
        <w:jc w:val="both"/>
        <w:rPr>
          <w:color w:val="000000"/>
          <w:szCs w:val="24"/>
        </w:rPr>
      </w:pPr>
      <w:r>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729F0B8B" w14:textId="77777777" w:rsidR="00960963" w:rsidRDefault="00962C24">
      <w:pPr>
        <w:spacing w:line="257" w:lineRule="atLeast"/>
        <w:jc w:val="both"/>
        <w:rPr>
          <w:color w:val="000000"/>
          <w:szCs w:val="24"/>
        </w:rPr>
      </w:pPr>
      <w:r>
        <w:rPr>
          <w:color w:val="000000"/>
          <w:szCs w:val="24"/>
        </w:rPr>
        <w:t>25.3. Kilę ginčai nesudaro pagrindo Šalims atsisakyti vykdyti savo prievoles pagal Sutartį.</w:t>
      </w:r>
    </w:p>
    <w:p w14:paraId="5A8AB7C0" w14:textId="77777777" w:rsidR="00960963" w:rsidRDefault="00960963">
      <w:pPr>
        <w:spacing w:line="257" w:lineRule="atLeast"/>
        <w:textAlignment w:val="center"/>
        <w:rPr>
          <w:color w:val="000000"/>
          <w:szCs w:val="24"/>
        </w:rPr>
      </w:pPr>
    </w:p>
    <w:p w14:paraId="16B81C17" w14:textId="77777777" w:rsidR="00960963" w:rsidRDefault="00962C24">
      <w:pPr>
        <w:spacing w:line="259" w:lineRule="auto"/>
        <w:jc w:val="center"/>
        <w:rPr>
          <w:kern w:val="2"/>
          <w:szCs w:val="24"/>
        </w:rPr>
      </w:pPr>
      <w:r>
        <w:rPr>
          <w:kern w:val="2"/>
          <w:szCs w:val="24"/>
        </w:rPr>
        <w:t>________________</w:t>
      </w:r>
    </w:p>
    <w:sectPr w:rsidR="00960963">
      <w:headerReference w:type="even" r:id="rId9"/>
      <w:headerReference w:type="default" r:id="rId10"/>
      <w:footerReference w:type="even" r:id="rId11"/>
      <w:footerReference w:type="default" r:id="rId12"/>
      <w:headerReference w:type="first" r:id="rId13"/>
      <w:footerReference w:type="first" r:id="rId14"/>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7B978B4" w14:textId="77777777" w:rsidR="006D59D1" w:rsidRDefault="006D59D1">
      <w:pPr>
        <w:rPr>
          <w:kern w:val="2"/>
          <w:sz w:val="22"/>
          <w:szCs w:val="22"/>
          <w:lang w:val="en-US"/>
        </w:rPr>
      </w:pPr>
      <w:r>
        <w:rPr>
          <w:kern w:val="2"/>
          <w:sz w:val="22"/>
          <w:szCs w:val="22"/>
          <w:lang w:val="en-US"/>
        </w:rPr>
        <w:separator/>
      </w:r>
    </w:p>
  </w:endnote>
  <w:endnote w:type="continuationSeparator" w:id="0">
    <w:p w14:paraId="3B161C94" w14:textId="77777777" w:rsidR="006D59D1" w:rsidRDefault="006D59D1">
      <w:pPr>
        <w:rPr>
          <w:kern w:val="2"/>
          <w:sz w:val="22"/>
          <w:szCs w:val="22"/>
          <w:lang w:val="en-US"/>
        </w:rPr>
      </w:pPr>
      <w:r>
        <w:rPr>
          <w:kern w:val="2"/>
          <w:sz w:val="22"/>
          <w:szCs w:val="22"/>
          <w:lang w:val="en-US"/>
        </w:rPr>
        <w:continuationSeparator/>
      </w:r>
    </w:p>
  </w:endnote>
  <w:endnote w:type="continuationNotice" w:id="1">
    <w:p w14:paraId="455719CA" w14:textId="77777777" w:rsidR="006D59D1" w:rsidRDefault="006D59D1">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B4BDBE" w14:textId="77777777" w:rsidR="00960963" w:rsidRDefault="00960963">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4A6770" w14:textId="77777777" w:rsidR="00960963" w:rsidRDefault="00960963">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668CE0" w14:textId="77777777" w:rsidR="00960963" w:rsidRDefault="00960963">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16B6E54" w14:textId="77777777" w:rsidR="006D59D1" w:rsidRDefault="006D59D1">
      <w:pPr>
        <w:rPr>
          <w:kern w:val="2"/>
          <w:sz w:val="22"/>
          <w:szCs w:val="22"/>
          <w:lang w:val="en-US"/>
        </w:rPr>
      </w:pPr>
      <w:r>
        <w:rPr>
          <w:kern w:val="2"/>
          <w:sz w:val="22"/>
          <w:szCs w:val="22"/>
          <w:lang w:val="en-US"/>
        </w:rPr>
        <w:separator/>
      </w:r>
    </w:p>
  </w:footnote>
  <w:footnote w:type="continuationSeparator" w:id="0">
    <w:p w14:paraId="2E8F48DE" w14:textId="77777777" w:rsidR="006D59D1" w:rsidRDefault="006D59D1">
      <w:pPr>
        <w:rPr>
          <w:kern w:val="2"/>
          <w:sz w:val="22"/>
          <w:szCs w:val="22"/>
          <w:lang w:val="en-US"/>
        </w:rPr>
      </w:pPr>
      <w:r>
        <w:rPr>
          <w:kern w:val="2"/>
          <w:sz w:val="22"/>
          <w:szCs w:val="22"/>
          <w:lang w:val="en-US"/>
        </w:rPr>
        <w:continuationSeparator/>
      </w:r>
    </w:p>
  </w:footnote>
  <w:footnote w:type="continuationNotice" w:id="1">
    <w:p w14:paraId="623E181B" w14:textId="77777777" w:rsidR="006D59D1" w:rsidRDefault="006D59D1">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371044" w14:textId="77777777" w:rsidR="00960963" w:rsidRDefault="00960963">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04B848" w14:textId="661818AE" w:rsidR="00960963" w:rsidRDefault="00962C24">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sidR="0031219D">
      <w:rPr>
        <w:noProof/>
        <w:kern w:val="2"/>
        <w:sz w:val="22"/>
        <w:szCs w:val="22"/>
        <w:lang w:val="en-US"/>
      </w:rPr>
      <w:t>2</w:t>
    </w:r>
    <w:r>
      <w:rPr>
        <w:kern w:val="2"/>
        <w:sz w:val="22"/>
        <w:szCs w:val="22"/>
        <w:lang w:val="en-US"/>
      </w:rPr>
      <w:fldChar w:fldCharType="end"/>
    </w:r>
  </w:p>
  <w:p w14:paraId="651E71F4" w14:textId="77777777" w:rsidR="00960963" w:rsidRDefault="00960963">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9D37C0" w14:textId="77777777" w:rsidR="00960963" w:rsidRDefault="00960963">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defaultTabStop w:val="720"/>
  <w:hyphenationZone w:val="396"/>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A03FF"/>
    <w:rsid w:val="00045237"/>
    <w:rsid w:val="001B2EB7"/>
    <w:rsid w:val="002A03FF"/>
    <w:rsid w:val="0031219D"/>
    <w:rsid w:val="004A67D9"/>
    <w:rsid w:val="0060776F"/>
    <w:rsid w:val="006D59D1"/>
    <w:rsid w:val="00704CA1"/>
    <w:rsid w:val="007D0D83"/>
    <w:rsid w:val="00872E9C"/>
    <w:rsid w:val="00876BBA"/>
    <w:rsid w:val="00960963"/>
    <w:rsid w:val="00962C24"/>
    <w:rsid w:val="00DC1C44"/>
    <w:rsid w:val="00EE4CC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68D5E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962C2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5921142">
      <w:bodyDiv w:val="1"/>
      <w:marLeft w:val="0"/>
      <w:marRight w:val="0"/>
      <w:marTop w:val="0"/>
      <w:marBottom w:val="0"/>
      <w:divBdr>
        <w:top w:val="none" w:sz="0" w:space="0" w:color="auto"/>
        <w:left w:val="none" w:sz="0" w:space="0" w:color="auto"/>
        <w:bottom w:val="none" w:sz="0" w:space="0" w:color="auto"/>
        <w:right w:val="none" w:sz="0" w:space="0" w:color="auto"/>
      </w:divBdr>
    </w:div>
    <w:div w:id="309792182">
      <w:bodyDiv w:val="1"/>
      <w:marLeft w:val="0"/>
      <w:marRight w:val="0"/>
      <w:marTop w:val="0"/>
      <w:marBottom w:val="0"/>
      <w:divBdr>
        <w:top w:val="none" w:sz="0" w:space="0" w:color="auto"/>
        <w:left w:val="none" w:sz="0" w:space="0" w:color="auto"/>
        <w:bottom w:val="none" w:sz="0" w:space="0" w:color="auto"/>
        <w:right w:val="none" w:sz="0" w:space="0" w:color="auto"/>
      </w:divBdr>
    </w:div>
    <w:div w:id="363748786">
      <w:bodyDiv w:val="1"/>
      <w:marLeft w:val="0"/>
      <w:marRight w:val="0"/>
      <w:marTop w:val="0"/>
      <w:marBottom w:val="0"/>
      <w:divBdr>
        <w:top w:val="none" w:sz="0" w:space="0" w:color="auto"/>
        <w:left w:val="none" w:sz="0" w:space="0" w:color="auto"/>
        <w:bottom w:val="none" w:sz="0" w:space="0" w:color="auto"/>
        <w:right w:val="none" w:sz="0" w:space="0" w:color="auto"/>
      </w:divBdr>
    </w:div>
    <w:div w:id="429198378">
      <w:bodyDiv w:val="1"/>
      <w:marLeft w:val="0"/>
      <w:marRight w:val="0"/>
      <w:marTop w:val="0"/>
      <w:marBottom w:val="0"/>
      <w:divBdr>
        <w:top w:val="none" w:sz="0" w:space="0" w:color="auto"/>
        <w:left w:val="none" w:sz="0" w:space="0" w:color="auto"/>
        <w:bottom w:val="none" w:sz="0" w:space="0" w:color="auto"/>
        <w:right w:val="none" w:sz="0" w:space="0" w:color="auto"/>
      </w:divBdr>
    </w:div>
    <w:div w:id="536966909">
      <w:bodyDiv w:val="1"/>
      <w:marLeft w:val="0"/>
      <w:marRight w:val="0"/>
      <w:marTop w:val="0"/>
      <w:marBottom w:val="0"/>
      <w:divBdr>
        <w:top w:val="none" w:sz="0" w:space="0" w:color="auto"/>
        <w:left w:val="none" w:sz="0" w:space="0" w:color="auto"/>
        <w:bottom w:val="none" w:sz="0" w:space="0" w:color="auto"/>
        <w:right w:val="none" w:sz="0" w:space="0" w:color="auto"/>
      </w:divBdr>
    </w:div>
    <w:div w:id="615794053">
      <w:bodyDiv w:val="1"/>
      <w:marLeft w:val="0"/>
      <w:marRight w:val="0"/>
      <w:marTop w:val="0"/>
      <w:marBottom w:val="0"/>
      <w:divBdr>
        <w:top w:val="none" w:sz="0" w:space="0" w:color="auto"/>
        <w:left w:val="none" w:sz="0" w:space="0" w:color="auto"/>
        <w:bottom w:val="none" w:sz="0" w:space="0" w:color="auto"/>
        <w:right w:val="none" w:sz="0" w:space="0" w:color="auto"/>
      </w:divBdr>
    </w:div>
    <w:div w:id="917979338">
      <w:bodyDiv w:val="1"/>
      <w:marLeft w:val="0"/>
      <w:marRight w:val="0"/>
      <w:marTop w:val="0"/>
      <w:marBottom w:val="0"/>
      <w:divBdr>
        <w:top w:val="none" w:sz="0" w:space="0" w:color="auto"/>
        <w:left w:val="none" w:sz="0" w:space="0" w:color="auto"/>
        <w:bottom w:val="none" w:sz="0" w:space="0" w:color="auto"/>
        <w:right w:val="none" w:sz="0" w:space="0" w:color="auto"/>
      </w:divBdr>
      <w:divsChild>
        <w:div w:id="181281764">
          <w:marLeft w:val="0"/>
          <w:marRight w:val="0"/>
          <w:marTop w:val="0"/>
          <w:marBottom w:val="0"/>
          <w:divBdr>
            <w:top w:val="none" w:sz="0" w:space="0" w:color="auto"/>
            <w:left w:val="none" w:sz="0" w:space="0" w:color="auto"/>
            <w:bottom w:val="none" w:sz="0" w:space="0" w:color="auto"/>
            <w:right w:val="none" w:sz="0" w:space="0" w:color="auto"/>
          </w:divBdr>
        </w:div>
        <w:div w:id="17312232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FA02D66-8A93-4E54-8766-DCBCEDBDBB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EF1D0A2-7A39-4BAA-949A-3EFE4AA994F9}">
  <ds:schemaRefs>
    <ds:schemaRef ds:uri="http://schemas.microsoft.com/sharepoint/v3/contenttype/forms"/>
  </ds:schemaRefs>
</ds:datastoreItem>
</file>

<file path=customXml/itemProps3.xml><?xml version="1.0" encoding="utf-8"?>
<ds:datastoreItem xmlns:ds="http://schemas.openxmlformats.org/officeDocument/2006/customXml" ds:itemID="{4B5DF2EE-E201-4945-ABCC-CD097EB28DC9}">
  <ds:schemaRefs>
    <ds:schemaRef ds:uri="http://schemas.microsoft.com/office/infopath/2007/PartnerControls"/>
    <ds:schemaRef ds:uri="http://purl.org/dc/terms/"/>
    <ds:schemaRef ds:uri="e58d86aa-8fe5-4539-8203-03c44674af5d"/>
    <ds:schemaRef ds:uri="http://schemas.microsoft.com/office/2006/documentManagement/types"/>
    <ds:schemaRef ds:uri="http://purl.org/dc/elements/1.1/"/>
    <ds:schemaRef ds:uri="http://schemas.openxmlformats.org/package/2006/metadata/core-properties"/>
    <ds:schemaRef ds:uri="9f7bfde5-fec1-41b1-af96-d0ead4fdf1a4"/>
    <ds:schemaRef ds:uri="http://schemas.microsoft.com/office/2006/metadata/properties"/>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149DCAF2</Template>
  <TotalTime>0</TotalTime>
  <Pages>24</Pages>
  <Words>53703</Words>
  <Characters>30612</Characters>
  <Application>Microsoft Office Word</Application>
  <DocSecurity>0</DocSecurity>
  <Lines>255</Lines>
  <Paragraphs>168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84147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2025-06-04T13:09:00Z</dcterms:created>
  <dcterms:modified xsi:type="dcterms:W3CDTF">2025-06-04T13:09:00Z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